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F6A8" w14:textId="77777777" w:rsidR="00C45620" w:rsidRPr="00B533A7" w:rsidRDefault="00983960" w:rsidP="00ED5B61">
      <w:pPr>
        <w:pStyle w:val="a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مربیان و کارشناسان </w:t>
      </w:r>
    </w:p>
    <w:p w14:paraId="180D7C1A" w14:textId="77777777" w:rsidR="009B24FF" w:rsidRPr="00B533A7" w:rsidRDefault="009B24FF" w:rsidP="00A970FF">
      <w:pPr>
        <w:bidi w:val="0"/>
        <w:jc w:val="center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847B11" w:rsidRPr="00B533A7" w14:paraId="5B748AD0" w14:textId="77777777" w:rsidTr="00C41413">
        <w:trPr>
          <w:cantSplit/>
        </w:trPr>
        <w:tc>
          <w:tcPr>
            <w:tcW w:w="673" w:type="dxa"/>
          </w:tcPr>
          <w:p w14:paraId="585EA897" w14:textId="77777777" w:rsidR="00847B11" w:rsidRPr="00B533A7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42769D12" w14:textId="77777777" w:rsidR="00847B11" w:rsidRPr="004A5920" w:rsidRDefault="008A1EC0" w:rsidP="004A5920">
            <w:pPr>
              <w:pStyle w:val="a2"/>
              <w:keepNext/>
              <w:keepLines/>
              <w:rPr>
                <w:rFonts w:ascii="Calibri" w:hAnsi="Calibri" w:cs="B Yagut"/>
                <w:b/>
                <w:bCs/>
                <w:rtl/>
              </w:rPr>
            </w:pPr>
            <w:r w:rsidRPr="004A5920">
              <w:rPr>
                <w:rFonts w:ascii="Calibri" w:hAnsi="Calibri" w:cs="B Yagut" w:hint="cs"/>
                <w:b/>
                <w:bCs/>
                <w:rtl/>
              </w:rPr>
              <w:t>نام آزمون</w:t>
            </w:r>
            <w:r w:rsidR="00C45620" w:rsidRPr="004A5920">
              <w:rPr>
                <w:rFonts w:ascii="Calibri" w:hAnsi="Calibri" w:cs="B Yagut" w:hint="cs"/>
                <w:b/>
                <w:bCs/>
                <w:rtl/>
              </w:rPr>
              <w:t xml:space="preserve">: </w:t>
            </w:r>
            <w:r w:rsidR="004A5920" w:rsidRPr="004A5920">
              <w:rPr>
                <w:rFonts w:ascii="Calibri" w:hAnsi="Calibri" w:cs="B Yagut" w:hint="cs"/>
                <w:b/>
                <w:bCs/>
                <w:rtl/>
              </w:rPr>
              <w:t xml:space="preserve">مراقبت آئدسهای مهاجم </w:t>
            </w:r>
          </w:p>
        </w:tc>
      </w:tr>
      <w:tr w:rsidR="00B533A7" w:rsidRPr="00B533A7" w14:paraId="0E12C1E8" w14:textId="77777777" w:rsidTr="00B533A7">
        <w:trPr>
          <w:cantSplit/>
        </w:trPr>
        <w:tc>
          <w:tcPr>
            <w:tcW w:w="673" w:type="dxa"/>
            <w:vAlign w:val="center"/>
          </w:tcPr>
          <w:p w14:paraId="20FE2E26" w14:textId="77777777" w:rsidR="00872B77" w:rsidRPr="00B533A7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532" w:type="dxa"/>
            <w:gridSpan w:val="2"/>
            <w:vAlign w:val="center"/>
          </w:tcPr>
          <w:p w14:paraId="523D2073" w14:textId="77777777" w:rsidR="00776D30" w:rsidRPr="00084767" w:rsidRDefault="00084767" w:rsidP="004A5920">
            <w:pPr>
              <w:pStyle w:val="a2"/>
              <w:keepNext/>
              <w:keepLines/>
              <w:rPr>
                <w:rStyle w:val="StyleComplexNazanin"/>
                <w:rFonts w:asciiTheme="minorHAnsi" w:hAnsiTheme="minorHAnsi" w:cs="B Nazanin"/>
                <w:b/>
                <w:bCs/>
                <w:rtl/>
                <w:lang w:eastAsia="zh-CN" w:bidi="fa-IR"/>
              </w:rPr>
            </w:pPr>
            <w:r w:rsidRPr="004A5920">
              <w:rPr>
                <w:rFonts w:ascii="Calibri" w:hAnsi="Calibri" w:cs="B Yagut"/>
                <w:b/>
                <w:bCs/>
                <w:rtl/>
              </w:rPr>
              <w:t xml:space="preserve">محل اصلی تخم گذاری پشه های ناقل تب دانگ در </w:t>
            </w:r>
            <w:r w:rsidRPr="004A5920">
              <w:rPr>
                <w:rFonts w:ascii="Sakkal Majalla" w:hAnsi="Sakkal Majalla" w:cs="Sakkal Majalla" w:hint="cs"/>
                <w:b/>
                <w:bCs/>
                <w:rtl/>
              </w:rPr>
              <w:t>……</w:t>
            </w:r>
            <w:r w:rsidRPr="004A5920">
              <w:rPr>
                <w:rFonts w:ascii="Calibri" w:hAnsi="Calibri" w:cs="B Yagut"/>
                <w:b/>
                <w:bCs/>
                <w:rtl/>
              </w:rPr>
              <w:t xml:space="preserve">. </w:t>
            </w:r>
            <w:r w:rsidRPr="004A5920">
              <w:rPr>
                <w:rFonts w:ascii="Calibri" w:hAnsi="Calibri" w:cs="B Yagut" w:hint="cs"/>
                <w:b/>
                <w:bCs/>
                <w:rtl/>
              </w:rPr>
              <w:t>میباشد.</w:t>
            </w:r>
          </w:p>
        </w:tc>
      </w:tr>
      <w:tr w:rsidR="00C41413" w:rsidRPr="00B533A7" w14:paraId="36772ABF" w14:textId="77777777" w:rsidTr="00C41413">
        <w:trPr>
          <w:cantSplit/>
        </w:trPr>
        <w:tc>
          <w:tcPr>
            <w:tcW w:w="673" w:type="dxa"/>
          </w:tcPr>
          <w:p w14:paraId="00A5AADD" w14:textId="77777777" w:rsidR="00C41413" w:rsidRPr="00B533A7" w:rsidRDefault="00C41413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98A1FF" w14:textId="77777777" w:rsidR="00C41413" w:rsidRPr="00B533A7" w:rsidRDefault="00C41413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708B98F0" w14:textId="77777777" w:rsidR="00C41413" w:rsidRPr="00B533A7" w:rsidRDefault="00084767" w:rsidP="00C41413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D2587">
              <w:rPr>
                <w:rFonts w:cs="B Nazanin"/>
                <w:rtl/>
                <w:lang w:eastAsia="zh-CN"/>
              </w:rPr>
              <w:t>حاشیه رودخانه</w:t>
            </w:r>
          </w:p>
        </w:tc>
      </w:tr>
      <w:tr w:rsidR="00C41413" w:rsidRPr="00B533A7" w14:paraId="728B62A9" w14:textId="77777777" w:rsidTr="00C41413">
        <w:trPr>
          <w:cantSplit/>
        </w:trPr>
        <w:tc>
          <w:tcPr>
            <w:tcW w:w="673" w:type="dxa"/>
          </w:tcPr>
          <w:p w14:paraId="14AFA919" w14:textId="77777777" w:rsidR="00C41413" w:rsidRPr="00B533A7" w:rsidRDefault="00C41413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F6D10A" w14:textId="77777777" w:rsidR="00C41413" w:rsidRPr="00B533A7" w:rsidRDefault="00C41413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64BE45DF" w14:textId="77777777" w:rsidR="00C41413" w:rsidRPr="004A5920" w:rsidRDefault="00084767" w:rsidP="00C41413">
            <w:pPr>
              <w:rPr>
                <w:rFonts w:cs="B Nazanin"/>
                <w:lang w:eastAsia="zh-CN"/>
              </w:rPr>
            </w:pPr>
            <w:r w:rsidRPr="00FD2587">
              <w:rPr>
                <w:rFonts w:cs="B Nazanin"/>
                <w:rtl/>
                <w:lang w:eastAsia="zh-CN"/>
              </w:rPr>
              <w:t>مرداب و جویبارها حاوی آب تمیز</w:t>
            </w:r>
          </w:p>
        </w:tc>
      </w:tr>
      <w:tr w:rsidR="00C41413" w:rsidRPr="00B533A7" w14:paraId="279661AA" w14:textId="77777777" w:rsidTr="00C41413">
        <w:trPr>
          <w:cantSplit/>
        </w:trPr>
        <w:tc>
          <w:tcPr>
            <w:tcW w:w="673" w:type="dxa"/>
          </w:tcPr>
          <w:p w14:paraId="6854E7C0" w14:textId="77777777" w:rsidR="00C41413" w:rsidRPr="00B533A7" w:rsidRDefault="00C41413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4BA26B" w14:textId="77777777" w:rsidR="00C41413" w:rsidRPr="00D45E79" w:rsidRDefault="00C41413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1CA2AB67" w14:textId="77777777" w:rsidR="00C41413" w:rsidRPr="00D45E79" w:rsidRDefault="00084767" w:rsidP="00C41413">
            <w:pPr>
              <w:rPr>
                <w:rFonts w:cs="B Nazanin"/>
                <w:color w:val="FF0000"/>
                <w:lang w:eastAsia="zh-CN"/>
              </w:rPr>
            </w:pPr>
            <w:r w:rsidRPr="00D45E79">
              <w:rPr>
                <w:rFonts w:cs="B Nazanin"/>
                <w:color w:val="FF0000"/>
                <w:rtl/>
                <w:lang w:eastAsia="zh-CN"/>
              </w:rPr>
              <w:t>ظروف کوچک محتو</w:t>
            </w:r>
            <w:r w:rsidRPr="00D45E79">
              <w:rPr>
                <w:rFonts w:cs="B Nazanin" w:hint="cs"/>
                <w:color w:val="FF0000"/>
                <w:rtl/>
                <w:lang w:eastAsia="zh-CN"/>
              </w:rPr>
              <w:t>ی</w:t>
            </w:r>
            <w:r w:rsidRPr="00D45E79">
              <w:rPr>
                <w:rFonts w:cs="B Nazanin"/>
                <w:color w:val="FF0000"/>
                <w:rtl/>
                <w:lang w:eastAsia="zh-CN"/>
              </w:rPr>
              <w:t xml:space="preserve"> آب</w:t>
            </w:r>
          </w:p>
        </w:tc>
      </w:tr>
      <w:tr w:rsidR="00C41413" w:rsidRPr="00B533A7" w14:paraId="0807F21D" w14:textId="77777777" w:rsidTr="00C41413">
        <w:trPr>
          <w:cantSplit/>
        </w:trPr>
        <w:tc>
          <w:tcPr>
            <w:tcW w:w="673" w:type="dxa"/>
          </w:tcPr>
          <w:p w14:paraId="4F2D8907" w14:textId="77777777" w:rsidR="00C41413" w:rsidRPr="00B533A7" w:rsidRDefault="00C41413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EEBC51" w14:textId="77777777" w:rsidR="00C41413" w:rsidRPr="00B533A7" w:rsidRDefault="00C41413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01BB430D" w14:textId="77777777" w:rsidR="00C41413" w:rsidRPr="004A5920" w:rsidRDefault="00084767" w:rsidP="00C41413">
            <w:pPr>
              <w:rPr>
                <w:rFonts w:cs="B Nazanin"/>
                <w:lang w:eastAsia="zh-CN"/>
              </w:rPr>
            </w:pPr>
            <w:r w:rsidRPr="00FD2587">
              <w:rPr>
                <w:rFonts w:cs="B Nazanin" w:hint="cs"/>
                <w:rtl/>
                <w:lang w:eastAsia="zh-CN"/>
              </w:rPr>
              <w:t>آبهای جاری</w:t>
            </w:r>
          </w:p>
        </w:tc>
      </w:tr>
      <w:tr w:rsidR="00B93860" w:rsidRPr="00B533A7" w14:paraId="6C81C3E8" w14:textId="77777777" w:rsidTr="00C41413">
        <w:trPr>
          <w:cantSplit/>
        </w:trPr>
        <w:tc>
          <w:tcPr>
            <w:tcW w:w="673" w:type="dxa"/>
          </w:tcPr>
          <w:p w14:paraId="33DFF258" w14:textId="77777777" w:rsidR="00B93860" w:rsidRPr="00B533A7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3160E018" w14:textId="77777777" w:rsidR="00B93860" w:rsidRPr="004A5920" w:rsidRDefault="004A5920" w:rsidP="000A2C50">
            <w:pPr>
              <w:pStyle w:val="a2"/>
              <w:keepNext/>
              <w:keepLines/>
              <w:rPr>
                <w:rFonts w:ascii="Calibri" w:hAnsi="Calibri" w:cs="B Yagut"/>
                <w:b/>
                <w:bCs/>
                <w:rtl/>
              </w:rPr>
            </w:pPr>
            <w:r w:rsidRPr="004A5920">
              <w:rPr>
                <w:rFonts w:ascii="Calibri" w:hAnsi="Calibri" w:cs="B Yagut" w:hint="cs"/>
                <w:b/>
                <w:bCs/>
                <w:rtl/>
              </w:rPr>
              <w:t>دسورالعمل کاربردی مراقبت آئدسهای مهاجم</w:t>
            </w:r>
          </w:p>
        </w:tc>
      </w:tr>
    </w:tbl>
    <w:p w14:paraId="494592E7" w14:textId="77777777" w:rsidR="00847B11" w:rsidRPr="00B533A7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A2C50" w:rsidRPr="00B533A7" w14:paraId="08FDE4A5" w14:textId="77777777" w:rsidTr="00D87F2E">
        <w:trPr>
          <w:cantSplit/>
        </w:trPr>
        <w:tc>
          <w:tcPr>
            <w:tcW w:w="794" w:type="dxa"/>
          </w:tcPr>
          <w:p w14:paraId="0D2194A4" w14:textId="77777777" w:rsidR="000A2C50" w:rsidRPr="00B533A7" w:rsidRDefault="000A2C50" w:rsidP="000A2C50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50208F" w14:textId="77777777" w:rsidR="000A2C50" w:rsidRPr="004A5920" w:rsidRDefault="004A5920" w:rsidP="004A5920">
            <w:pPr>
              <w:pStyle w:val="a2"/>
              <w:keepNext/>
              <w:keepLines/>
              <w:rPr>
                <w:rFonts w:ascii="Calibri" w:hAnsi="Calibri" w:cs="B Yagut"/>
                <w:b/>
                <w:bCs/>
                <w:rtl/>
              </w:rPr>
            </w:pPr>
            <w:r w:rsidRPr="004A5920">
              <w:rPr>
                <w:rFonts w:ascii="Calibri" w:hAnsi="Calibri" w:cs="B Yagut" w:hint="cs"/>
                <w:b/>
                <w:bCs/>
                <w:rtl/>
              </w:rPr>
              <w:t xml:space="preserve">نام آزمون: مراقبت آئدسهای مهاجم </w:t>
            </w:r>
          </w:p>
        </w:tc>
      </w:tr>
      <w:tr w:rsidR="000A2C50" w:rsidRPr="00B533A7" w14:paraId="59316A07" w14:textId="77777777" w:rsidTr="00BC6CCB">
        <w:trPr>
          <w:cantSplit/>
        </w:trPr>
        <w:tc>
          <w:tcPr>
            <w:tcW w:w="794" w:type="dxa"/>
            <w:vAlign w:val="center"/>
          </w:tcPr>
          <w:p w14:paraId="0F39477D" w14:textId="77777777" w:rsidR="000A2C50" w:rsidRPr="00B533A7" w:rsidRDefault="000A2C50" w:rsidP="000A2C50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23784D12" w14:textId="77777777" w:rsidR="000A2C50" w:rsidRPr="004A5920" w:rsidRDefault="004A5920" w:rsidP="004A5920">
            <w:pPr>
              <w:pStyle w:val="a2"/>
              <w:keepNext/>
              <w:keepLines/>
              <w:rPr>
                <w:rFonts w:ascii="Calibri" w:hAnsi="Calibri" w:cs="B Yagut"/>
                <w:rtl/>
              </w:rPr>
            </w:pPr>
            <w:r w:rsidRPr="004A5920">
              <w:rPr>
                <w:rFonts w:ascii="Calibri" w:hAnsi="Calibri" w:cs="B Yagut" w:hint="cs"/>
                <w:b/>
                <w:bCs/>
                <w:rtl/>
              </w:rPr>
              <w:t>کدامیک از خصوصیات پشه های آئدس اجیبتی می باشد؟</w:t>
            </w:r>
            <w:r w:rsidRPr="004A5920">
              <w:rPr>
                <w:rFonts w:ascii="Calibri" w:hAnsi="Calibri" w:cs="B Yagut"/>
                <w:b/>
                <w:bCs/>
                <w:rtl/>
              </w:rPr>
              <w:t xml:space="preserve"> </w:t>
            </w:r>
          </w:p>
        </w:tc>
      </w:tr>
      <w:tr w:rsidR="000A2C50" w:rsidRPr="00B533A7" w14:paraId="5D4846F4" w14:textId="77777777" w:rsidTr="00D87F2E">
        <w:trPr>
          <w:cantSplit/>
        </w:trPr>
        <w:tc>
          <w:tcPr>
            <w:tcW w:w="794" w:type="dxa"/>
          </w:tcPr>
          <w:p w14:paraId="57BD7B1D" w14:textId="77777777" w:rsidR="000A2C50" w:rsidRPr="00B533A7" w:rsidRDefault="000A2C50" w:rsidP="000A2C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28E8F2" w14:textId="77777777" w:rsidR="000A2C50" w:rsidRPr="00B533A7" w:rsidRDefault="000A2C50" w:rsidP="000A2C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7D447D" w14:textId="77777777" w:rsidR="004A5920" w:rsidRPr="00FD2587" w:rsidRDefault="004A5920" w:rsidP="004A5920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lang w:eastAsia="zh-CN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zh-CN" w:bidi="fa-IR"/>
              </w:rPr>
              <w:t>بیشتر محدود به مناطق گرمسیری و نیمه گرمسیری هستن</w:t>
            </w:r>
          </w:p>
          <w:p w14:paraId="5FB92834" w14:textId="77777777" w:rsidR="000A2C50" w:rsidRPr="00B533A7" w:rsidRDefault="000A2C50" w:rsidP="004A5920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0A2C50" w:rsidRPr="00B533A7" w14:paraId="17F02B62" w14:textId="77777777" w:rsidTr="00D87F2E">
        <w:trPr>
          <w:cantSplit/>
        </w:trPr>
        <w:tc>
          <w:tcPr>
            <w:tcW w:w="794" w:type="dxa"/>
          </w:tcPr>
          <w:p w14:paraId="38D6E658" w14:textId="77777777" w:rsidR="000A2C50" w:rsidRPr="00B533A7" w:rsidRDefault="000A2C50" w:rsidP="000A2C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4F806F" w14:textId="77777777" w:rsidR="000A2C50" w:rsidRPr="00B533A7" w:rsidRDefault="000A2C50" w:rsidP="000A2C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FFEDA39" w14:textId="77777777" w:rsidR="004A5920" w:rsidRPr="00FD2587" w:rsidRDefault="004A5920" w:rsidP="004A5920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lang w:eastAsia="zh-CN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zh-CN" w:bidi="fa-IR"/>
              </w:rPr>
              <w:t>گونه ای اهلی و تمایل شدید به حونخواری از انسان دارد</w:t>
            </w:r>
          </w:p>
          <w:p w14:paraId="5F068383" w14:textId="77777777" w:rsidR="000A2C50" w:rsidRPr="00B533A7" w:rsidRDefault="000A2C50" w:rsidP="004A5920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0A2C50" w:rsidRPr="00B533A7" w14:paraId="527BA89E" w14:textId="77777777" w:rsidTr="00D87F2E">
        <w:trPr>
          <w:cantSplit/>
        </w:trPr>
        <w:tc>
          <w:tcPr>
            <w:tcW w:w="794" w:type="dxa"/>
          </w:tcPr>
          <w:p w14:paraId="73BD0C90" w14:textId="77777777" w:rsidR="000A2C50" w:rsidRPr="00B533A7" w:rsidRDefault="000A2C50" w:rsidP="000A2C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97F8D5" w14:textId="77777777" w:rsidR="000A2C50" w:rsidRPr="00B533A7" w:rsidRDefault="000A2C50" w:rsidP="000A2C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31DB6B" w14:textId="77777777" w:rsidR="004A5920" w:rsidRPr="00FD2587" w:rsidRDefault="004A5920" w:rsidP="004A5920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lang w:eastAsia="zh-CN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zh-CN" w:bidi="fa-IR"/>
              </w:rPr>
              <w:t>با زندگی در مناطق شهری به خوبی سازگاری پیدا کرده است.</w:t>
            </w:r>
          </w:p>
          <w:p w14:paraId="36BB821F" w14:textId="77777777" w:rsidR="000A2C50" w:rsidRPr="00B533A7" w:rsidRDefault="000A2C50" w:rsidP="004A5920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0A2C50" w:rsidRPr="00B533A7" w14:paraId="2CD9AD9E" w14:textId="77777777" w:rsidTr="00D87F2E">
        <w:trPr>
          <w:cantSplit/>
        </w:trPr>
        <w:tc>
          <w:tcPr>
            <w:tcW w:w="794" w:type="dxa"/>
          </w:tcPr>
          <w:p w14:paraId="6D008891" w14:textId="77777777" w:rsidR="000A2C50" w:rsidRPr="00B533A7" w:rsidRDefault="000A2C50" w:rsidP="000A2C5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841458" w14:textId="77777777" w:rsidR="000A2C50" w:rsidRPr="00D45E79" w:rsidRDefault="000A2C50" w:rsidP="000A2C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0D3C94" w14:textId="77777777" w:rsidR="000A2C50" w:rsidRPr="00D45E79" w:rsidRDefault="004A5920" w:rsidP="004A5920">
            <w:pPr>
              <w:pStyle w:val="NoSpacing"/>
              <w:bidi/>
              <w:jc w:val="both"/>
              <w:rPr>
                <w:rFonts w:cs="B Nazanin"/>
                <w:color w:val="FF0000"/>
                <w:sz w:val="24"/>
                <w:szCs w:val="24"/>
                <w:lang w:eastAsia="zh-CN" w:bidi="fa-IR"/>
              </w:rPr>
            </w:pPr>
            <w:r w:rsidRPr="00D45E79">
              <w:rPr>
                <w:rFonts w:cs="B Nazanin" w:hint="cs"/>
                <w:color w:val="FF0000"/>
                <w:sz w:val="24"/>
                <w:szCs w:val="24"/>
                <w:rtl/>
                <w:lang w:eastAsia="zh-CN" w:bidi="fa-IR"/>
              </w:rPr>
              <w:t>تمام موارد</w:t>
            </w:r>
          </w:p>
        </w:tc>
      </w:tr>
      <w:tr w:rsidR="000A2C50" w:rsidRPr="00B533A7" w14:paraId="085D9ED4" w14:textId="77777777" w:rsidTr="00A12D2B">
        <w:trPr>
          <w:cantSplit/>
        </w:trPr>
        <w:tc>
          <w:tcPr>
            <w:tcW w:w="794" w:type="dxa"/>
          </w:tcPr>
          <w:p w14:paraId="35E6548D" w14:textId="77777777" w:rsidR="000A2C50" w:rsidRPr="00B533A7" w:rsidRDefault="000A2C50" w:rsidP="000A2C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466A01" w14:textId="77777777" w:rsidR="000A2C50" w:rsidRPr="00B533A7" w:rsidRDefault="000A2C50" w:rsidP="000A2C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AA2E52A" w14:textId="77777777" w:rsidR="00DA6CEC" w:rsidRPr="00B533A7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B533A7" w14:paraId="388FE61C" w14:textId="77777777" w:rsidTr="00D87F2E">
        <w:trPr>
          <w:cantSplit/>
        </w:trPr>
        <w:tc>
          <w:tcPr>
            <w:tcW w:w="794" w:type="dxa"/>
          </w:tcPr>
          <w:p w14:paraId="263E2DF0" w14:textId="77777777" w:rsidR="00DA6CEC" w:rsidRPr="00B533A7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751413" w14:textId="77777777" w:rsidR="00DA6CEC" w:rsidRPr="00B533A7" w:rsidRDefault="004A5920" w:rsidP="004A59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</w:t>
            </w:r>
            <w:r w:rsidRPr="004A5920">
              <w:rPr>
                <w:rFonts w:ascii="Calibri" w:hAnsi="Calibri" w:cs="B Yagut" w:hint="cs"/>
                <w:b/>
                <w:bCs/>
                <w:rtl/>
              </w:rPr>
              <w:t>مهاجم</w:t>
            </w:r>
            <w:r>
              <w:rPr>
                <w:rFonts w:ascii="Calibri" w:hAnsi="Calibri" w:cs="B Yagut" w:hint="cs"/>
                <w:b/>
                <w:rtl/>
              </w:rPr>
              <w:t xml:space="preserve"> </w:t>
            </w:r>
          </w:p>
        </w:tc>
      </w:tr>
      <w:tr w:rsidR="00DA6CEC" w:rsidRPr="00B533A7" w14:paraId="542DF04C" w14:textId="77777777" w:rsidTr="00BC6CCB">
        <w:trPr>
          <w:cantSplit/>
        </w:trPr>
        <w:tc>
          <w:tcPr>
            <w:tcW w:w="794" w:type="dxa"/>
            <w:vAlign w:val="center"/>
          </w:tcPr>
          <w:p w14:paraId="037B8569" w14:textId="77777777" w:rsidR="00DA6CEC" w:rsidRPr="00B533A7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34B9BA54" w14:textId="77777777" w:rsidR="00DA6CEC" w:rsidRPr="00B74D5C" w:rsidRDefault="00B74D5C" w:rsidP="00B74D5C">
            <w:pPr>
              <w:pStyle w:val="NoSpacing"/>
              <w:bidi/>
              <w:ind w:left="360"/>
              <w:jc w:val="both"/>
              <w:rPr>
                <w:rStyle w:val="StyleComplexNazanin"/>
                <w:rFonts w:asciiTheme="minorHAnsi" w:hAnsiTheme="minorHAnsi" w:cs="B Nazanin"/>
                <w:b/>
                <w:bCs/>
                <w:szCs w:val="24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eastAsia="zh-CN" w:bidi="fa-IR"/>
              </w:rPr>
              <w:t>کدام گونه از آئدس را می توان گفت که تقریبا فقط از انسان خونخواری میکند؟</w:t>
            </w:r>
          </w:p>
        </w:tc>
      </w:tr>
      <w:tr w:rsidR="00C41413" w:rsidRPr="00B533A7" w14:paraId="204C2391" w14:textId="77777777" w:rsidTr="00D87F2E">
        <w:trPr>
          <w:cantSplit/>
        </w:trPr>
        <w:tc>
          <w:tcPr>
            <w:tcW w:w="794" w:type="dxa"/>
          </w:tcPr>
          <w:p w14:paraId="01686DE7" w14:textId="77777777" w:rsidR="00C41413" w:rsidRPr="00B533A7" w:rsidRDefault="00C41413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4CE5AD" w14:textId="77777777" w:rsidR="00C41413" w:rsidRPr="00B533A7" w:rsidRDefault="00C41413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13DE84" w14:textId="77777777" w:rsidR="00C41413" w:rsidRPr="00B533A7" w:rsidRDefault="00B74D5C" w:rsidP="00C41413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B74D5C">
              <w:rPr>
                <w:rFonts w:cs="B Nazanin"/>
                <w:b/>
                <w:bCs/>
                <w:sz w:val="20"/>
                <w:szCs w:val="20"/>
                <w:rtl/>
              </w:rPr>
              <w:t>آئدس  آلبوپ</w:t>
            </w:r>
            <w:r w:rsidRPr="00B74D5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74D5C">
              <w:rPr>
                <w:rFonts w:cs="B Nazanin" w:hint="eastAsia"/>
                <w:b/>
                <w:bCs/>
                <w:sz w:val="20"/>
                <w:szCs w:val="20"/>
                <w:rtl/>
              </w:rPr>
              <w:t>کتوس</w:t>
            </w:r>
          </w:p>
        </w:tc>
      </w:tr>
      <w:tr w:rsidR="00C41413" w:rsidRPr="00B533A7" w14:paraId="1196D58F" w14:textId="77777777" w:rsidTr="00D87F2E">
        <w:trPr>
          <w:cantSplit/>
        </w:trPr>
        <w:tc>
          <w:tcPr>
            <w:tcW w:w="794" w:type="dxa"/>
          </w:tcPr>
          <w:p w14:paraId="23FD36F3" w14:textId="77777777" w:rsidR="00C41413" w:rsidRPr="00B533A7" w:rsidRDefault="00C41413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31CC20" w14:textId="77777777" w:rsidR="00C41413" w:rsidRPr="00D45E79" w:rsidRDefault="00C41413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70C087" w14:textId="77777777" w:rsidR="00C41413" w:rsidRPr="00D45E79" w:rsidRDefault="00B74D5C" w:rsidP="00C41413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آئدس اج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پت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</w:p>
        </w:tc>
      </w:tr>
      <w:tr w:rsidR="00C41413" w:rsidRPr="00B533A7" w14:paraId="25069B87" w14:textId="77777777" w:rsidTr="00D87F2E">
        <w:trPr>
          <w:cantSplit/>
        </w:trPr>
        <w:tc>
          <w:tcPr>
            <w:tcW w:w="794" w:type="dxa"/>
          </w:tcPr>
          <w:p w14:paraId="628B929C" w14:textId="77777777" w:rsidR="00C41413" w:rsidRPr="00B533A7" w:rsidRDefault="00C41413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844556" w14:textId="77777777" w:rsidR="00C41413" w:rsidRPr="00B533A7" w:rsidRDefault="00C41413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064C5D7" w14:textId="77777777" w:rsidR="00C41413" w:rsidRPr="00B533A7" w:rsidRDefault="00B74D5C" w:rsidP="00C41413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B74D5C">
              <w:rPr>
                <w:rFonts w:cs="B Nazanin"/>
                <w:b/>
                <w:bCs/>
                <w:sz w:val="20"/>
                <w:szCs w:val="20"/>
                <w:rtl/>
              </w:rPr>
              <w:t>آئدس وکسنس</w:t>
            </w:r>
          </w:p>
        </w:tc>
      </w:tr>
      <w:tr w:rsidR="00C41413" w:rsidRPr="00B533A7" w14:paraId="7D5B6ACF" w14:textId="77777777" w:rsidTr="00D87F2E">
        <w:trPr>
          <w:cantSplit/>
        </w:trPr>
        <w:tc>
          <w:tcPr>
            <w:tcW w:w="794" w:type="dxa"/>
          </w:tcPr>
          <w:p w14:paraId="09895C65" w14:textId="77777777" w:rsidR="00C41413" w:rsidRPr="00B533A7" w:rsidRDefault="00C41413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AA33B4" w14:textId="77777777" w:rsidR="00C41413" w:rsidRPr="00B533A7" w:rsidRDefault="00C41413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8E7641" w14:textId="77777777" w:rsidR="00C41413" w:rsidRPr="00B533A7" w:rsidRDefault="00B74D5C" w:rsidP="00C41413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B74D5C">
              <w:rPr>
                <w:rFonts w:cs="B Nazanin"/>
                <w:b/>
                <w:bCs/>
                <w:sz w:val="20"/>
                <w:szCs w:val="20"/>
                <w:rtl/>
              </w:rPr>
              <w:t>آئدس کاسپ</w:t>
            </w:r>
            <w:r w:rsidRPr="00B74D5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74D5C">
              <w:rPr>
                <w:rFonts w:cs="B Nazanin" w:hint="eastAsia"/>
                <w:b/>
                <w:bCs/>
                <w:sz w:val="20"/>
                <w:szCs w:val="20"/>
                <w:rtl/>
              </w:rPr>
              <w:t>وس</w:t>
            </w:r>
          </w:p>
        </w:tc>
      </w:tr>
      <w:tr w:rsidR="00A83656" w:rsidRPr="00B533A7" w14:paraId="2700AA13" w14:textId="77777777" w:rsidTr="00A12D2B">
        <w:trPr>
          <w:cantSplit/>
        </w:trPr>
        <w:tc>
          <w:tcPr>
            <w:tcW w:w="794" w:type="dxa"/>
          </w:tcPr>
          <w:p w14:paraId="371D872D" w14:textId="77777777" w:rsidR="00A83656" w:rsidRPr="00B533A7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D7AC7B" w14:textId="77777777" w:rsidR="00A83656" w:rsidRPr="00B533A7" w:rsidRDefault="00A83656" w:rsidP="00B74D5C">
            <w:pPr>
              <w:pStyle w:val="NoSpacing"/>
              <w:bidi/>
              <w:ind w:left="360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F896801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567DBAF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C63A2EF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56EAD46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1FA3969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77948F6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2F0DAB6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D034DB0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2C81D0B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20F3379" w14:textId="77777777" w:rsidR="005F062B" w:rsidRPr="00B533A7" w:rsidRDefault="005F062B" w:rsidP="005F062B">
      <w:pPr>
        <w:bidi w:val="0"/>
        <w:jc w:val="center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5F062B" w:rsidRPr="00B533A7" w14:paraId="445FF228" w14:textId="77777777" w:rsidTr="00E62CBE">
        <w:trPr>
          <w:cantSplit/>
        </w:trPr>
        <w:tc>
          <w:tcPr>
            <w:tcW w:w="673" w:type="dxa"/>
          </w:tcPr>
          <w:p w14:paraId="1C3661D5" w14:textId="77777777" w:rsidR="005F062B" w:rsidRPr="00B533A7" w:rsidRDefault="005F062B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6D53D6AF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5F062B" w:rsidRPr="00B533A7" w14:paraId="3B4A0B48" w14:textId="77777777" w:rsidTr="00E62CBE">
        <w:trPr>
          <w:cantSplit/>
        </w:trPr>
        <w:tc>
          <w:tcPr>
            <w:tcW w:w="673" w:type="dxa"/>
            <w:vAlign w:val="center"/>
          </w:tcPr>
          <w:p w14:paraId="2FD9C8AA" w14:textId="77777777" w:rsidR="005F062B" w:rsidRPr="00B533A7" w:rsidRDefault="001B6BA6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532" w:type="dxa"/>
            <w:gridSpan w:val="2"/>
            <w:vAlign w:val="center"/>
          </w:tcPr>
          <w:p w14:paraId="50F3FD52" w14:textId="77777777" w:rsidR="005F062B" w:rsidRPr="003B120F" w:rsidRDefault="008E3472" w:rsidP="001B6BA6">
            <w:pPr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E3472">
              <w:rPr>
                <w:rFonts w:cs="B Nazanin"/>
                <w:b/>
                <w:bCs/>
                <w:rtl/>
              </w:rPr>
              <w:t>کدام ب</w:t>
            </w:r>
            <w:r w:rsidRPr="008E3472">
              <w:rPr>
                <w:rFonts w:cs="B Nazanin" w:hint="cs"/>
                <w:b/>
                <w:bCs/>
                <w:rtl/>
              </w:rPr>
              <w:t>ی</w:t>
            </w:r>
            <w:r w:rsidRPr="008E3472">
              <w:rPr>
                <w:rFonts w:cs="B Nazanin" w:hint="eastAsia"/>
                <w:b/>
                <w:bCs/>
                <w:rtl/>
              </w:rPr>
              <w:t>مار</w:t>
            </w:r>
            <w:r w:rsidRPr="008E3472">
              <w:rPr>
                <w:rFonts w:cs="B Nazanin" w:hint="cs"/>
                <w:b/>
                <w:bCs/>
                <w:rtl/>
              </w:rPr>
              <w:t>ی</w:t>
            </w:r>
            <w:r w:rsidRPr="008E3472">
              <w:rPr>
                <w:rFonts w:cs="B Nazanin"/>
                <w:b/>
                <w:bCs/>
                <w:rtl/>
              </w:rPr>
              <w:t xml:space="preserve"> سر</w:t>
            </w:r>
            <w:r w:rsidRPr="008E3472">
              <w:rPr>
                <w:rFonts w:cs="B Nazanin" w:hint="cs"/>
                <w:b/>
                <w:bCs/>
                <w:rtl/>
              </w:rPr>
              <w:t>ی</w:t>
            </w:r>
            <w:r w:rsidRPr="008E3472">
              <w:rPr>
                <w:rFonts w:cs="B Nazanin" w:hint="eastAsia"/>
                <w:b/>
                <w:bCs/>
                <w:rtl/>
              </w:rPr>
              <w:t>عتر</w:t>
            </w:r>
            <w:r w:rsidRPr="008E3472">
              <w:rPr>
                <w:rFonts w:cs="B Nazanin" w:hint="cs"/>
                <w:b/>
                <w:bCs/>
                <w:rtl/>
              </w:rPr>
              <w:t>ی</w:t>
            </w:r>
            <w:r w:rsidRPr="008E3472">
              <w:rPr>
                <w:rFonts w:cs="B Nazanin" w:hint="eastAsia"/>
                <w:b/>
                <w:bCs/>
                <w:rtl/>
              </w:rPr>
              <w:t>ن</w:t>
            </w:r>
            <w:r w:rsidRPr="008E3472">
              <w:rPr>
                <w:rFonts w:cs="B Nazanin"/>
                <w:b/>
                <w:bCs/>
                <w:rtl/>
              </w:rPr>
              <w:t xml:space="preserve"> ب</w:t>
            </w:r>
            <w:r w:rsidRPr="008E3472">
              <w:rPr>
                <w:rFonts w:cs="B Nazanin" w:hint="cs"/>
                <w:b/>
                <w:bCs/>
                <w:rtl/>
              </w:rPr>
              <w:t>ی</w:t>
            </w:r>
            <w:r w:rsidRPr="008E3472">
              <w:rPr>
                <w:rFonts w:cs="B Nazanin" w:hint="eastAsia"/>
                <w:b/>
                <w:bCs/>
                <w:rtl/>
              </w:rPr>
              <w:t>مار</w:t>
            </w:r>
            <w:r w:rsidRPr="008E3472">
              <w:rPr>
                <w:rFonts w:cs="B Nazanin" w:hint="cs"/>
                <w:b/>
                <w:bCs/>
                <w:rtl/>
              </w:rPr>
              <w:t>ی</w:t>
            </w:r>
            <w:r w:rsidRPr="008E3472">
              <w:rPr>
                <w:rFonts w:cs="B Nazanin"/>
                <w:b/>
                <w:bCs/>
                <w:rtl/>
              </w:rPr>
              <w:t xml:space="preserve">  آربوو</w:t>
            </w:r>
            <w:r w:rsidRPr="008E3472">
              <w:rPr>
                <w:rFonts w:cs="B Nazanin" w:hint="cs"/>
                <w:b/>
                <w:bCs/>
                <w:rtl/>
              </w:rPr>
              <w:t>ی</w:t>
            </w:r>
            <w:r w:rsidRPr="008E3472">
              <w:rPr>
                <w:rFonts w:cs="B Nazanin" w:hint="eastAsia"/>
                <w:b/>
                <w:bCs/>
                <w:rtl/>
              </w:rPr>
              <w:t>روس</w:t>
            </w:r>
            <w:r w:rsidRPr="008E3472">
              <w:rPr>
                <w:rFonts w:cs="B Nazanin" w:hint="cs"/>
                <w:b/>
                <w:bCs/>
                <w:rtl/>
              </w:rPr>
              <w:t>ی</w:t>
            </w:r>
            <w:r w:rsidRPr="008E3472">
              <w:rPr>
                <w:rFonts w:cs="B Nazanin"/>
                <w:b/>
                <w:bCs/>
                <w:rtl/>
              </w:rPr>
              <w:t xml:space="preserve"> در حال گسترش در جهان  شناخته شده  است؟</w:t>
            </w:r>
          </w:p>
        </w:tc>
      </w:tr>
      <w:tr w:rsidR="005F062B" w:rsidRPr="00B533A7" w14:paraId="582E407F" w14:textId="77777777" w:rsidTr="00E62CBE">
        <w:trPr>
          <w:cantSplit/>
        </w:trPr>
        <w:tc>
          <w:tcPr>
            <w:tcW w:w="673" w:type="dxa"/>
          </w:tcPr>
          <w:p w14:paraId="229F907D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76E240" w14:textId="77777777" w:rsidR="005F062B" w:rsidRPr="00D45E79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11D29F19" w14:textId="77777777" w:rsidR="005F062B" w:rsidRPr="00D45E79" w:rsidRDefault="008E3472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تب دنگ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</w:p>
        </w:tc>
      </w:tr>
      <w:tr w:rsidR="005F062B" w:rsidRPr="00B533A7" w14:paraId="5EB570C8" w14:textId="77777777" w:rsidTr="00E62CBE">
        <w:trPr>
          <w:cantSplit/>
        </w:trPr>
        <w:tc>
          <w:tcPr>
            <w:tcW w:w="673" w:type="dxa"/>
          </w:tcPr>
          <w:p w14:paraId="016D2DBE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809130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634EBCFF" w14:textId="77777777" w:rsidR="005F062B" w:rsidRPr="00B533A7" w:rsidRDefault="008E3472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3472">
              <w:rPr>
                <w:rFonts w:cs="B Nazanin"/>
                <w:b/>
                <w:bCs/>
                <w:sz w:val="20"/>
                <w:szCs w:val="20"/>
                <w:rtl/>
              </w:rPr>
              <w:t>ز</w:t>
            </w:r>
            <w:r w:rsidRPr="008E347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E3472">
              <w:rPr>
                <w:rFonts w:cs="B Nazanin" w:hint="eastAsia"/>
                <w:b/>
                <w:bCs/>
                <w:sz w:val="20"/>
                <w:szCs w:val="20"/>
                <w:rtl/>
              </w:rPr>
              <w:t>کا</w:t>
            </w:r>
          </w:p>
        </w:tc>
      </w:tr>
      <w:tr w:rsidR="005F062B" w:rsidRPr="00B533A7" w14:paraId="2B1DE14C" w14:textId="77777777" w:rsidTr="00E62CBE">
        <w:trPr>
          <w:cantSplit/>
        </w:trPr>
        <w:tc>
          <w:tcPr>
            <w:tcW w:w="673" w:type="dxa"/>
          </w:tcPr>
          <w:p w14:paraId="71B482F1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105309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4E4E40EF" w14:textId="77777777" w:rsidR="005F062B" w:rsidRPr="00B533A7" w:rsidRDefault="008E3472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3472">
              <w:rPr>
                <w:rFonts w:cs="B Nazanin"/>
                <w:b/>
                <w:bCs/>
                <w:sz w:val="20"/>
                <w:szCs w:val="20"/>
                <w:rtl/>
              </w:rPr>
              <w:t>تب زرد</w:t>
            </w:r>
          </w:p>
        </w:tc>
      </w:tr>
      <w:tr w:rsidR="005F062B" w:rsidRPr="00B533A7" w14:paraId="3AE2205D" w14:textId="77777777" w:rsidTr="00E62CBE">
        <w:trPr>
          <w:cantSplit/>
        </w:trPr>
        <w:tc>
          <w:tcPr>
            <w:tcW w:w="673" w:type="dxa"/>
          </w:tcPr>
          <w:p w14:paraId="3458FD99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059A04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52F27793" w14:textId="77777777" w:rsidR="005F062B" w:rsidRPr="00B533A7" w:rsidRDefault="008E3472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3472">
              <w:rPr>
                <w:rFonts w:cs="B Nazanin"/>
                <w:b/>
                <w:bCs/>
                <w:sz w:val="20"/>
                <w:szCs w:val="20"/>
                <w:rtl/>
              </w:rPr>
              <w:t>چ</w:t>
            </w:r>
            <w:r w:rsidRPr="008E347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E3472">
              <w:rPr>
                <w:rFonts w:cs="B Nazanin" w:hint="eastAsia"/>
                <w:b/>
                <w:bCs/>
                <w:sz w:val="20"/>
                <w:szCs w:val="20"/>
                <w:rtl/>
              </w:rPr>
              <w:t>کنگون</w:t>
            </w:r>
            <w:r w:rsidRPr="008E347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E3472">
              <w:rPr>
                <w:rFonts w:cs="B Nazanin" w:hint="eastAsia"/>
                <w:b/>
                <w:bCs/>
                <w:sz w:val="20"/>
                <w:szCs w:val="20"/>
                <w:rtl/>
              </w:rPr>
              <w:t>ا</w:t>
            </w:r>
          </w:p>
        </w:tc>
      </w:tr>
      <w:tr w:rsidR="005F062B" w:rsidRPr="00B533A7" w14:paraId="072773F8" w14:textId="77777777" w:rsidTr="00E62CBE">
        <w:trPr>
          <w:cantSplit/>
        </w:trPr>
        <w:tc>
          <w:tcPr>
            <w:tcW w:w="673" w:type="dxa"/>
          </w:tcPr>
          <w:p w14:paraId="10006116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79993F89" w14:textId="77777777" w:rsidR="005F062B" w:rsidRPr="00B533A7" w:rsidRDefault="005F062B" w:rsidP="008E347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</w:tbl>
    <w:p w14:paraId="0F9894B0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F062B" w:rsidRPr="00B533A7" w14:paraId="25DE178B" w14:textId="77777777" w:rsidTr="00E62CBE">
        <w:trPr>
          <w:cantSplit/>
        </w:trPr>
        <w:tc>
          <w:tcPr>
            <w:tcW w:w="794" w:type="dxa"/>
          </w:tcPr>
          <w:p w14:paraId="6B8CE220" w14:textId="77777777" w:rsidR="005F062B" w:rsidRPr="00B533A7" w:rsidRDefault="005F062B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CBDCB0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5F062B" w:rsidRPr="00B533A7" w14:paraId="2568E9F7" w14:textId="77777777" w:rsidTr="00E62CBE">
        <w:trPr>
          <w:cantSplit/>
        </w:trPr>
        <w:tc>
          <w:tcPr>
            <w:tcW w:w="794" w:type="dxa"/>
            <w:vAlign w:val="center"/>
          </w:tcPr>
          <w:p w14:paraId="5439ED89" w14:textId="77777777" w:rsidR="005F062B" w:rsidRPr="00B533A7" w:rsidRDefault="001B6BA6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4D5A89E5" w14:textId="77777777" w:rsidR="005F062B" w:rsidRPr="00B533A7" w:rsidRDefault="00F07904" w:rsidP="00E62CBE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>کدام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ک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از چالشها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موثر در افزا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ش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گسترش پشه ها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آئدس مهاجم م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باشد؟</w:t>
            </w:r>
          </w:p>
        </w:tc>
      </w:tr>
      <w:tr w:rsidR="005F062B" w:rsidRPr="00B533A7" w14:paraId="0FAF5858" w14:textId="77777777" w:rsidTr="00E62CBE">
        <w:trPr>
          <w:cantSplit/>
        </w:trPr>
        <w:tc>
          <w:tcPr>
            <w:tcW w:w="794" w:type="dxa"/>
          </w:tcPr>
          <w:p w14:paraId="44E45F0E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1F6A04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32CB55" w14:textId="77777777" w:rsidR="005F062B" w:rsidRPr="00B533A7" w:rsidRDefault="00F07904" w:rsidP="00E62CB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>گرما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sz w:val="20"/>
                <w:szCs w:val="20"/>
                <w:rtl/>
              </w:rPr>
              <w:t>ش</w:t>
            </w: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زم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</w:p>
        </w:tc>
      </w:tr>
      <w:tr w:rsidR="005F062B" w:rsidRPr="00B533A7" w14:paraId="34F3C3D5" w14:textId="77777777" w:rsidTr="00E62CBE">
        <w:trPr>
          <w:cantSplit/>
        </w:trPr>
        <w:tc>
          <w:tcPr>
            <w:tcW w:w="794" w:type="dxa"/>
          </w:tcPr>
          <w:p w14:paraId="54DCE0FD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B02C84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A89F4A" w14:textId="77777777" w:rsidR="005F062B" w:rsidRPr="00B533A7" w:rsidRDefault="00F07904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>افزا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sz w:val="20"/>
                <w:szCs w:val="20"/>
                <w:rtl/>
              </w:rPr>
              <w:t>ش</w:t>
            </w: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شهرنش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</w:tr>
      <w:tr w:rsidR="005F062B" w:rsidRPr="00B533A7" w14:paraId="254E5812" w14:textId="77777777" w:rsidTr="00E62CBE">
        <w:trPr>
          <w:cantSplit/>
        </w:trPr>
        <w:tc>
          <w:tcPr>
            <w:tcW w:w="794" w:type="dxa"/>
          </w:tcPr>
          <w:p w14:paraId="06AC9614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062C9F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EAA1CF" w14:textId="77777777" w:rsidR="005F062B" w:rsidRPr="00B533A7" w:rsidRDefault="00F07904" w:rsidP="00583D12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>افزا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sz w:val="20"/>
                <w:szCs w:val="20"/>
                <w:rtl/>
              </w:rPr>
              <w:t>ش</w:t>
            </w: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مسافرتها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ب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sz w:val="20"/>
                <w:szCs w:val="20"/>
                <w:rtl/>
              </w:rPr>
              <w:t>ن‌الملل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ترانز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کالا</w:t>
            </w:r>
          </w:p>
        </w:tc>
      </w:tr>
      <w:tr w:rsidR="005F062B" w:rsidRPr="00B533A7" w14:paraId="3348E24F" w14:textId="77777777" w:rsidTr="00E62CBE">
        <w:trPr>
          <w:cantSplit/>
        </w:trPr>
        <w:tc>
          <w:tcPr>
            <w:tcW w:w="794" w:type="dxa"/>
          </w:tcPr>
          <w:p w14:paraId="49956429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304686" w14:textId="77777777" w:rsidR="005F062B" w:rsidRPr="00D45E79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0E3D0C" w14:textId="77777777" w:rsidR="005F062B" w:rsidRPr="00D45E79" w:rsidRDefault="00F07904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تمام موارد بالا</w:t>
            </w:r>
          </w:p>
        </w:tc>
      </w:tr>
      <w:tr w:rsidR="005F062B" w:rsidRPr="00B533A7" w14:paraId="593D69A0" w14:textId="77777777" w:rsidTr="00E62CBE">
        <w:trPr>
          <w:cantSplit/>
        </w:trPr>
        <w:tc>
          <w:tcPr>
            <w:tcW w:w="794" w:type="dxa"/>
          </w:tcPr>
          <w:p w14:paraId="0E1EBF4D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9DB534" w14:textId="77777777" w:rsidR="005F062B" w:rsidRPr="00B533A7" w:rsidRDefault="005F062B" w:rsidP="00F0790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40A01E2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F062B" w:rsidRPr="00B533A7" w14:paraId="24EE588E" w14:textId="77777777" w:rsidTr="00E62CBE">
        <w:trPr>
          <w:cantSplit/>
        </w:trPr>
        <w:tc>
          <w:tcPr>
            <w:tcW w:w="794" w:type="dxa"/>
          </w:tcPr>
          <w:p w14:paraId="2EF6FE04" w14:textId="77777777" w:rsidR="005F062B" w:rsidRPr="00B533A7" w:rsidRDefault="005F062B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47B9ACC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5F062B" w:rsidRPr="00B533A7" w14:paraId="2E0D5AC0" w14:textId="77777777" w:rsidTr="00E62CBE">
        <w:trPr>
          <w:cantSplit/>
        </w:trPr>
        <w:tc>
          <w:tcPr>
            <w:tcW w:w="794" w:type="dxa"/>
            <w:vAlign w:val="center"/>
          </w:tcPr>
          <w:p w14:paraId="66C80E42" w14:textId="77777777" w:rsidR="005F062B" w:rsidRPr="00B533A7" w:rsidRDefault="001B6BA6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23D7EF8B" w14:textId="77777777" w:rsidR="005F062B" w:rsidRPr="003B120F" w:rsidRDefault="00F07904" w:rsidP="00E62CBE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>کدام ب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مار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گسترده تر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ن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ب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مار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آربوو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روس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در جهان م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باشد؟</w:t>
            </w:r>
          </w:p>
        </w:tc>
      </w:tr>
      <w:tr w:rsidR="005F062B" w:rsidRPr="00B533A7" w14:paraId="38933CE0" w14:textId="77777777" w:rsidTr="00E62CBE">
        <w:trPr>
          <w:cantSplit/>
        </w:trPr>
        <w:tc>
          <w:tcPr>
            <w:tcW w:w="794" w:type="dxa"/>
          </w:tcPr>
          <w:p w14:paraId="515F3484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6E91B5" w14:textId="77777777" w:rsidR="005F062B" w:rsidRPr="00D45E79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D899DB" w14:textId="77777777" w:rsidR="005F062B" w:rsidRPr="00D45E79" w:rsidRDefault="00F07904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تب دنگ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</w:p>
        </w:tc>
      </w:tr>
      <w:tr w:rsidR="005F062B" w:rsidRPr="00B533A7" w14:paraId="27AD61A1" w14:textId="77777777" w:rsidTr="00E62CBE">
        <w:trPr>
          <w:cantSplit/>
        </w:trPr>
        <w:tc>
          <w:tcPr>
            <w:tcW w:w="794" w:type="dxa"/>
          </w:tcPr>
          <w:p w14:paraId="039340CF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29FA19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6C7410" w14:textId="77777777" w:rsidR="005F062B" w:rsidRPr="00B533A7" w:rsidRDefault="00F07904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>ز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sz w:val="20"/>
                <w:szCs w:val="20"/>
                <w:rtl/>
              </w:rPr>
              <w:t>کا</w:t>
            </w:r>
          </w:p>
        </w:tc>
      </w:tr>
      <w:tr w:rsidR="005F062B" w:rsidRPr="00B533A7" w14:paraId="05642427" w14:textId="77777777" w:rsidTr="00E62CBE">
        <w:trPr>
          <w:cantSplit/>
        </w:trPr>
        <w:tc>
          <w:tcPr>
            <w:tcW w:w="794" w:type="dxa"/>
          </w:tcPr>
          <w:p w14:paraId="418732D5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B5EAF2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0033063" w14:textId="77777777" w:rsidR="005F062B" w:rsidRPr="00B533A7" w:rsidRDefault="00F07904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>تب زرد</w:t>
            </w:r>
          </w:p>
        </w:tc>
      </w:tr>
      <w:tr w:rsidR="005F062B" w:rsidRPr="00B533A7" w14:paraId="0111D327" w14:textId="77777777" w:rsidTr="00E62CBE">
        <w:trPr>
          <w:cantSplit/>
        </w:trPr>
        <w:tc>
          <w:tcPr>
            <w:tcW w:w="794" w:type="dxa"/>
          </w:tcPr>
          <w:p w14:paraId="6DCBAC01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929946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80EF675" w14:textId="77777777" w:rsidR="005F062B" w:rsidRPr="00B533A7" w:rsidRDefault="00F07904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>چ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sz w:val="20"/>
                <w:szCs w:val="20"/>
                <w:rtl/>
              </w:rPr>
              <w:t>کنگون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sz w:val="20"/>
                <w:szCs w:val="20"/>
                <w:rtl/>
              </w:rPr>
              <w:t>ا</w:t>
            </w:r>
          </w:p>
        </w:tc>
      </w:tr>
      <w:tr w:rsidR="005F062B" w:rsidRPr="00B533A7" w14:paraId="1E256BB8" w14:textId="77777777" w:rsidTr="00E62CBE">
        <w:trPr>
          <w:cantSplit/>
        </w:trPr>
        <w:tc>
          <w:tcPr>
            <w:tcW w:w="794" w:type="dxa"/>
          </w:tcPr>
          <w:p w14:paraId="23DE412F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775C87" w14:textId="77777777" w:rsidR="005F062B" w:rsidRPr="00B533A7" w:rsidRDefault="005F062B" w:rsidP="00F07904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A2244F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357BE36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3A07C1" w:rsidRPr="00B533A7" w14:paraId="677D6929" w14:textId="77777777" w:rsidTr="003A07C1">
        <w:trPr>
          <w:cantSplit/>
        </w:trPr>
        <w:tc>
          <w:tcPr>
            <w:tcW w:w="673" w:type="dxa"/>
          </w:tcPr>
          <w:p w14:paraId="2828CEBC" w14:textId="77777777" w:rsidR="003A07C1" w:rsidRPr="00B533A7" w:rsidRDefault="003A07C1" w:rsidP="003A07C1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408FCB77" w14:textId="77777777" w:rsidR="003A07C1" w:rsidRPr="00B533A7" w:rsidRDefault="003A07C1" w:rsidP="003A07C1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3A07C1" w:rsidRPr="00B533A7" w14:paraId="1B4AB7BA" w14:textId="77777777" w:rsidTr="003A07C1">
        <w:trPr>
          <w:cantSplit/>
        </w:trPr>
        <w:tc>
          <w:tcPr>
            <w:tcW w:w="673" w:type="dxa"/>
            <w:vAlign w:val="center"/>
          </w:tcPr>
          <w:p w14:paraId="513832A5" w14:textId="77777777" w:rsidR="003A07C1" w:rsidRPr="00B533A7" w:rsidRDefault="003A07C1" w:rsidP="003A07C1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532" w:type="dxa"/>
            <w:gridSpan w:val="2"/>
          </w:tcPr>
          <w:p w14:paraId="73FBBB3B" w14:textId="77777777" w:rsidR="003A07C1" w:rsidRPr="008D4FFB" w:rsidRDefault="003A07C1" w:rsidP="003A07C1">
            <w:pPr>
              <w:rPr>
                <w:rFonts w:cs="B Nazanin"/>
                <w:b/>
                <w:bCs/>
              </w:rPr>
            </w:pPr>
            <w:r w:rsidRPr="003A07C1">
              <w:rPr>
                <w:rFonts w:cs="B Nazanin"/>
                <w:b/>
                <w:bCs/>
                <w:rtl/>
              </w:rPr>
              <w:t>معمولا چند عدد تخم در هر بار تخمگذار</w:t>
            </w:r>
            <w:r w:rsidRPr="003A07C1">
              <w:rPr>
                <w:rFonts w:cs="B Nazanin" w:hint="cs"/>
                <w:b/>
                <w:bCs/>
                <w:rtl/>
              </w:rPr>
              <w:t>ی</w:t>
            </w:r>
            <w:r w:rsidRPr="003A07C1">
              <w:rPr>
                <w:rFonts w:cs="B Nazanin"/>
                <w:b/>
                <w:bCs/>
                <w:rtl/>
              </w:rPr>
              <w:t xml:space="preserve"> توسط پشه ها</w:t>
            </w:r>
            <w:r w:rsidRPr="003A07C1">
              <w:rPr>
                <w:rFonts w:cs="B Nazanin" w:hint="cs"/>
                <w:b/>
                <w:bCs/>
                <w:rtl/>
              </w:rPr>
              <w:t>ی</w:t>
            </w:r>
            <w:r w:rsidRPr="003A07C1">
              <w:rPr>
                <w:rFonts w:cs="B Nazanin"/>
                <w:b/>
                <w:bCs/>
                <w:rtl/>
              </w:rPr>
              <w:t xml:space="preserve"> ماده گذاشته م</w:t>
            </w:r>
            <w:r w:rsidRPr="003A07C1">
              <w:rPr>
                <w:rFonts w:cs="B Nazanin" w:hint="cs"/>
                <w:b/>
                <w:bCs/>
                <w:rtl/>
              </w:rPr>
              <w:t>ی</w:t>
            </w:r>
            <w:r w:rsidRPr="003A07C1">
              <w:rPr>
                <w:rFonts w:cs="B Nazanin"/>
                <w:b/>
                <w:bCs/>
                <w:rtl/>
              </w:rPr>
              <w:t xml:space="preserve"> شود ؟</w:t>
            </w:r>
          </w:p>
        </w:tc>
      </w:tr>
      <w:tr w:rsidR="003A07C1" w:rsidRPr="00B533A7" w14:paraId="4524A458" w14:textId="77777777" w:rsidTr="003A07C1">
        <w:trPr>
          <w:cantSplit/>
        </w:trPr>
        <w:tc>
          <w:tcPr>
            <w:tcW w:w="673" w:type="dxa"/>
          </w:tcPr>
          <w:p w14:paraId="1C7726A0" w14:textId="77777777" w:rsidR="003A07C1" w:rsidRPr="00B533A7" w:rsidRDefault="003A07C1" w:rsidP="003A07C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11899D" w14:textId="77777777" w:rsidR="003A07C1" w:rsidRPr="00002AD6" w:rsidRDefault="003A07C1" w:rsidP="003A07C1">
            <w:pPr>
              <w:bidi w:val="0"/>
              <w:jc w:val="center"/>
              <w:rPr>
                <w:rFonts w:cs="B Nazanin"/>
              </w:rPr>
            </w:pPr>
            <w:r w:rsidRPr="00002AD6">
              <w:rPr>
                <w:rFonts w:cs="B Nazanin" w:hint="eastAsia"/>
                <w:rtl/>
              </w:rPr>
              <w:t>الف</w:t>
            </w:r>
          </w:p>
        </w:tc>
        <w:tc>
          <w:tcPr>
            <w:tcW w:w="8965" w:type="dxa"/>
          </w:tcPr>
          <w:p w14:paraId="15D91C70" w14:textId="77777777" w:rsidR="003A07C1" w:rsidRPr="008D4FFB" w:rsidRDefault="003A07C1" w:rsidP="003A07C1">
            <w:pPr>
              <w:rPr>
                <w:rFonts w:cs="B Nazanin"/>
                <w:sz w:val="22"/>
                <w:szCs w:val="22"/>
              </w:rPr>
            </w:pPr>
            <w:r w:rsidRPr="003A07C1">
              <w:rPr>
                <w:rFonts w:cs="B Nazanin"/>
                <w:sz w:val="22"/>
                <w:szCs w:val="22"/>
                <w:rtl/>
              </w:rPr>
              <w:t>کمتر از 10عدد</w:t>
            </w:r>
          </w:p>
        </w:tc>
      </w:tr>
      <w:tr w:rsidR="003A07C1" w:rsidRPr="00B533A7" w14:paraId="0B1F972C" w14:textId="77777777" w:rsidTr="003A07C1">
        <w:trPr>
          <w:cantSplit/>
        </w:trPr>
        <w:tc>
          <w:tcPr>
            <w:tcW w:w="673" w:type="dxa"/>
          </w:tcPr>
          <w:p w14:paraId="29C18B87" w14:textId="77777777" w:rsidR="003A07C1" w:rsidRPr="00B533A7" w:rsidRDefault="003A07C1" w:rsidP="003A07C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127F6E" w14:textId="77777777" w:rsidR="003A07C1" w:rsidRPr="00002AD6" w:rsidRDefault="003A07C1" w:rsidP="003A07C1">
            <w:pPr>
              <w:bidi w:val="0"/>
              <w:jc w:val="center"/>
              <w:rPr>
                <w:rFonts w:cs="B Nazanin"/>
              </w:rPr>
            </w:pPr>
            <w:r w:rsidRPr="00002AD6">
              <w:rPr>
                <w:rFonts w:cs="B Nazanin" w:hint="eastAsia"/>
                <w:rtl/>
              </w:rPr>
              <w:t>ب</w:t>
            </w:r>
          </w:p>
        </w:tc>
        <w:tc>
          <w:tcPr>
            <w:tcW w:w="8965" w:type="dxa"/>
          </w:tcPr>
          <w:p w14:paraId="3DAF5A14" w14:textId="77777777" w:rsidR="003A07C1" w:rsidRPr="008D4FFB" w:rsidRDefault="003A07C1" w:rsidP="003A07C1">
            <w:pPr>
              <w:rPr>
                <w:rFonts w:cs="B Nazanin"/>
                <w:sz w:val="22"/>
                <w:szCs w:val="22"/>
              </w:rPr>
            </w:pPr>
            <w:r w:rsidRPr="003A07C1">
              <w:rPr>
                <w:rFonts w:cs="B Nazanin"/>
                <w:sz w:val="22"/>
                <w:szCs w:val="22"/>
                <w:rtl/>
              </w:rPr>
              <w:t>20-10 عدد</w:t>
            </w:r>
          </w:p>
        </w:tc>
      </w:tr>
      <w:tr w:rsidR="003A07C1" w:rsidRPr="00B533A7" w14:paraId="02B01E2D" w14:textId="77777777" w:rsidTr="003A07C1">
        <w:trPr>
          <w:cantSplit/>
        </w:trPr>
        <w:tc>
          <w:tcPr>
            <w:tcW w:w="673" w:type="dxa"/>
          </w:tcPr>
          <w:p w14:paraId="55F7331F" w14:textId="77777777" w:rsidR="003A07C1" w:rsidRPr="00B533A7" w:rsidRDefault="003A07C1" w:rsidP="003A07C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7118B0" w14:textId="77777777" w:rsidR="003A07C1" w:rsidRPr="00002AD6" w:rsidRDefault="003A07C1" w:rsidP="003A07C1">
            <w:pPr>
              <w:bidi w:val="0"/>
              <w:jc w:val="center"/>
              <w:rPr>
                <w:rFonts w:cs="B Nazanin"/>
              </w:rPr>
            </w:pPr>
            <w:r w:rsidRPr="00002AD6">
              <w:rPr>
                <w:rFonts w:cs="B Nazanin" w:hint="eastAsia"/>
                <w:rtl/>
              </w:rPr>
              <w:t>ج</w:t>
            </w:r>
          </w:p>
        </w:tc>
        <w:tc>
          <w:tcPr>
            <w:tcW w:w="8965" w:type="dxa"/>
          </w:tcPr>
          <w:p w14:paraId="18CCC50C" w14:textId="77777777" w:rsidR="003A07C1" w:rsidRPr="008D4FFB" w:rsidRDefault="003A07C1" w:rsidP="003A07C1">
            <w:pPr>
              <w:rPr>
                <w:rFonts w:cs="B Nazanin"/>
                <w:sz w:val="22"/>
                <w:szCs w:val="22"/>
              </w:rPr>
            </w:pPr>
            <w:r w:rsidRPr="003A07C1">
              <w:rPr>
                <w:rFonts w:cs="B Nazanin"/>
                <w:sz w:val="22"/>
                <w:szCs w:val="22"/>
                <w:rtl/>
              </w:rPr>
              <w:t>30-20 عدد</w:t>
            </w:r>
          </w:p>
        </w:tc>
      </w:tr>
      <w:tr w:rsidR="003A07C1" w:rsidRPr="00B533A7" w14:paraId="5DE05F63" w14:textId="77777777" w:rsidTr="003A07C1">
        <w:trPr>
          <w:cantSplit/>
        </w:trPr>
        <w:tc>
          <w:tcPr>
            <w:tcW w:w="673" w:type="dxa"/>
          </w:tcPr>
          <w:p w14:paraId="39825C65" w14:textId="77777777" w:rsidR="003A07C1" w:rsidRPr="00B533A7" w:rsidRDefault="003A07C1" w:rsidP="003A07C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1F6370" w14:textId="77777777" w:rsidR="003A07C1" w:rsidRPr="00D45E79" w:rsidRDefault="003A07C1" w:rsidP="003A07C1">
            <w:pPr>
              <w:jc w:val="center"/>
              <w:rPr>
                <w:rFonts w:cs="B Nazanin"/>
                <w:color w:val="FF0000"/>
              </w:rPr>
            </w:pPr>
            <w:r w:rsidRPr="00D45E79">
              <w:rPr>
                <w:rFonts w:cs="B Nazanin" w:hint="eastAsia"/>
                <w:color w:val="FF0000"/>
                <w:rtl/>
              </w:rPr>
              <w:t>د</w:t>
            </w:r>
          </w:p>
        </w:tc>
        <w:tc>
          <w:tcPr>
            <w:tcW w:w="8965" w:type="dxa"/>
          </w:tcPr>
          <w:p w14:paraId="24369AE1" w14:textId="77777777" w:rsidR="003A07C1" w:rsidRPr="00D45E79" w:rsidRDefault="003A07C1" w:rsidP="003A07C1">
            <w:pPr>
              <w:rPr>
                <w:rFonts w:cs="B Nazanin"/>
                <w:color w:val="FF0000"/>
                <w:sz w:val="22"/>
                <w:szCs w:val="22"/>
              </w:rPr>
            </w:pPr>
            <w:r w:rsidRPr="00D45E79">
              <w:rPr>
                <w:rFonts w:cs="B Nazanin"/>
                <w:color w:val="FF0000"/>
                <w:sz w:val="22"/>
                <w:szCs w:val="22"/>
                <w:rtl/>
              </w:rPr>
              <w:t>100-50 عدد</w:t>
            </w:r>
          </w:p>
        </w:tc>
      </w:tr>
      <w:tr w:rsidR="003A07C1" w:rsidRPr="00B533A7" w14:paraId="3C5C1B8E" w14:textId="77777777" w:rsidTr="003A07C1">
        <w:trPr>
          <w:cantSplit/>
        </w:trPr>
        <w:tc>
          <w:tcPr>
            <w:tcW w:w="673" w:type="dxa"/>
          </w:tcPr>
          <w:p w14:paraId="03B834E8" w14:textId="77777777" w:rsidR="003A07C1" w:rsidRPr="00B533A7" w:rsidRDefault="003A07C1" w:rsidP="003A07C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4CD256E3" w14:textId="77777777" w:rsidR="003A07C1" w:rsidRPr="00B533A7" w:rsidRDefault="003A07C1" w:rsidP="003A07C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3A07C1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</w:tbl>
    <w:p w14:paraId="3499EF4D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07E3936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A70D427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7587AA51" w14:textId="77777777" w:rsidR="005F062B" w:rsidRPr="00B533A7" w:rsidRDefault="005F062B" w:rsidP="005F062B">
      <w:pPr>
        <w:bidi w:val="0"/>
        <w:jc w:val="center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5F062B" w:rsidRPr="00B533A7" w14:paraId="413039D3" w14:textId="77777777" w:rsidTr="00E62CBE">
        <w:trPr>
          <w:cantSplit/>
        </w:trPr>
        <w:tc>
          <w:tcPr>
            <w:tcW w:w="673" w:type="dxa"/>
          </w:tcPr>
          <w:p w14:paraId="709DD092" w14:textId="77777777" w:rsidR="005F062B" w:rsidRPr="00B533A7" w:rsidRDefault="005F062B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715767A6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8D4FFB" w:rsidRPr="00B533A7" w14:paraId="0F2EBF55" w14:textId="77777777" w:rsidTr="008D4FFB">
        <w:trPr>
          <w:cantSplit/>
        </w:trPr>
        <w:tc>
          <w:tcPr>
            <w:tcW w:w="673" w:type="dxa"/>
            <w:vAlign w:val="center"/>
          </w:tcPr>
          <w:p w14:paraId="72272A7E" w14:textId="77777777" w:rsidR="008D4FFB" w:rsidRPr="00B533A7" w:rsidRDefault="003A07C1" w:rsidP="008D4FF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532" w:type="dxa"/>
            <w:gridSpan w:val="2"/>
          </w:tcPr>
          <w:p w14:paraId="6396119E" w14:textId="77777777" w:rsidR="008D4FFB" w:rsidRPr="008D4FFB" w:rsidRDefault="00F07904" w:rsidP="008D4FFB">
            <w:pPr>
              <w:rPr>
                <w:rFonts w:cs="B Nazanin"/>
                <w:b/>
                <w:bCs/>
              </w:rPr>
            </w:pPr>
            <w:r w:rsidRPr="00F07904">
              <w:rPr>
                <w:rFonts w:cs="B Nazanin"/>
                <w:b/>
                <w:bCs/>
                <w:rtl/>
              </w:rPr>
              <w:t>کدام گونه از پشه ها</w:t>
            </w:r>
            <w:r w:rsidRPr="00F07904">
              <w:rPr>
                <w:rFonts w:cs="B Nazanin" w:hint="cs"/>
                <w:b/>
                <w:bCs/>
                <w:rtl/>
              </w:rPr>
              <w:t>ی</w:t>
            </w:r>
            <w:r w:rsidRPr="00F07904">
              <w:rPr>
                <w:rFonts w:cs="B Nazanin"/>
                <w:b/>
                <w:bCs/>
                <w:rtl/>
              </w:rPr>
              <w:t xml:space="preserve"> آئدس در گسترش ب</w:t>
            </w:r>
            <w:r w:rsidRPr="00F07904">
              <w:rPr>
                <w:rFonts w:cs="B Nazanin" w:hint="cs"/>
                <w:b/>
                <w:bCs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rtl/>
              </w:rPr>
              <w:t>مار</w:t>
            </w:r>
            <w:r w:rsidRPr="00F07904">
              <w:rPr>
                <w:rFonts w:cs="B Nazanin" w:hint="cs"/>
                <w:b/>
                <w:bCs/>
                <w:rtl/>
              </w:rPr>
              <w:t>ی</w:t>
            </w:r>
            <w:r w:rsidRPr="00F07904">
              <w:rPr>
                <w:rFonts w:cs="B Nazanin" w:hint="eastAsia"/>
                <w:b/>
                <w:bCs/>
                <w:rtl/>
              </w:rPr>
              <w:t>ها</w:t>
            </w:r>
            <w:r w:rsidRPr="00F07904">
              <w:rPr>
                <w:rFonts w:cs="B Nazanin" w:hint="cs"/>
                <w:b/>
                <w:bCs/>
                <w:rtl/>
              </w:rPr>
              <w:t>ی</w:t>
            </w:r>
            <w:r w:rsidRPr="00F07904">
              <w:rPr>
                <w:rFonts w:cs="B Nazanin"/>
                <w:b/>
                <w:bCs/>
                <w:rtl/>
              </w:rPr>
              <w:t xml:space="preserve"> زئونوز م</w:t>
            </w:r>
            <w:r w:rsidRPr="00F07904">
              <w:rPr>
                <w:rFonts w:cs="B Nazanin" w:hint="cs"/>
                <w:b/>
                <w:bCs/>
                <w:rtl/>
              </w:rPr>
              <w:t>ی</w:t>
            </w:r>
            <w:r w:rsidRPr="00F07904">
              <w:rPr>
                <w:rFonts w:cs="B Nazanin"/>
                <w:b/>
                <w:bCs/>
                <w:rtl/>
              </w:rPr>
              <w:t xml:space="preserve"> توانند نقش داشته باشند؟</w:t>
            </w:r>
          </w:p>
        </w:tc>
      </w:tr>
      <w:tr w:rsidR="008D4FFB" w:rsidRPr="00B533A7" w14:paraId="0316821D" w14:textId="77777777" w:rsidTr="00E62CBE">
        <w:trPr>
          <w:cantSplit/>
        </w:trPr>
        <w:tc>
          <w:tcPr>
            <w:tcW w:w="673" w:type="dxa"/>
          </w:tcPr>
          <w:p w14:paraId="0F6EC6B2" w14:textId="77777777" w:rsidR="008D4FFB" w:rsidRPr="00B533A7" w:rsidRDefault="008D4FFB" w:rsidP="008D4FF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C95197" w14:textId="77777777" w:rsidR="008D4FFB" w:rsidRPr="00D45E79" w:rsidRDefault="008D4FFB" w:rsidP="00002AD6">
            <w:pPr>
              <w:bidi w:val="0"/>
              <w:jc w:val="center"/>
              <w:rPr>
                <w:rFonts w:cs="B Nazanin"/>
                <w:color w:val="FF0000"/>
              </w:rPr>
            </w:pPr>
            <w:r w:rsidRPr="00D45E79">
              <w:rPr>
                <w:rFonts w:cs="B Nazanin" w:hint="eastAsia"/>
                <w:color w:val="FF0000"/>
                <w:rtl/>
              </w:rPr>
              <w:t>الف</w:t>
            </w:r>
          </w:p>
        </w:tc>
        <w:tc>
          <w:tcPr>
            <w:tcW w:w="8965" w:type="dxa"/>
          </w:tcPr>
          <w:p w14:paraId="714BC6CC" w14:textId="77777777" w:rsidR="008D4FFB" w:rsidRPr="00D45E79" w:rsidRDefault="00F07904" w:rsidP="008D4FFB">
            <w:pPr>
              <w:rPr>
                <w:rFonts w:cs="B Nazanin"/>
                <w:color w:val="FF0000"/>
                <w:sz w:val="22"/>
                <w:szCs w:val="22"/>
              </w:rPr>
            </w:pPr>
            <w:r w:rsidRPr="00D45E79">
              <w:rPr>
                <w:rFonts w:cs="B Nazanin"/>
                <w:color w:val="FF0000"/>
                <w:sz w:val="22"/>
                <w:szCs w:val="22"/>
                <w:rtl/>
              </w:rPr>
              <w:t>آئدس  آلبوپ</w:t>
            </w:r>
            <w:r w:rsidRPr="00D45E79">
              <w:rPr>
                <w:rFonts w:cs="B Nazanin" w:hint="cs"/>
                <w:color w:val="FF0000"/>
                <w:sz w:val="22"/>
                <w:szCs w:val="22"/>
                <w:rtl/>
              </w:rPr>
              <w:t>ی</w:t>
            </w:r>
            <w:r w:rsidRPr="00D45E79">
              <w:rPr>
                <w:rFonts w:cs="B Nazanin" w:hint="eastAsia"/>
                <w:color w:val="FF0000"/>
                <w:sz w:val="22"/>
                <w:szCs w:val="22"/>
                <w:rtl/>
              </w:rPr>
              <w:t>کتوس</w:t>
            </w:r>
          </w:p>
        </w:tc>
      </w:tr>
      <w:tr w:rsidR="008D4FFB" w:rsidRPr="00B533A7" w14:paraId="0B26395F" w14:textId="77777777" w:rsidTr="00E62CBE">
        <w:trPr>
          <w:cantSplit/>
        </w:trPr>
        <w:tc>
          <w:tcPr>
            <w:tcW w:w="673" w:type="dxa"/>
          </w:tcPr>
          <w:p w14:paraId="118A4BB5" w14:textId="77777777" w:rsidR="008D4FFB" w:rsidRPr="00B533A7" w:rsidRDefault="008D4FFB" w:rsidP="008D4FF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8728F0" w14:textId="77777777" w:rsidR="008D4FFB" w:rsidRPr="00002AD6" w:rsidRDefault="008D4FFB" w:rsidP="00002AD6">
            <w:pPr>
              <w:bidi w:val="0"/>
              <w:jc w:val="center"/>
              <w:rPr>
                <w:rFonts w:cs="B Nazanin"/>
              </w:rPr>
            </w:pPr>
            <w:r w:rsidRPr="00002AD6">
              <w:rPr>
                <w:rFonts w:cs="B Nazanin" w:hint="eastAsia"/>
                <w:rtl/>
              </w:rPr>
              <w:t>ب</w:t>
            </w:r>
          </w:p>
        </w:tc>
        <w:tc>
          <w:tcPr>
            <w:tcW w:w="8965" w:type="dxa"/>
          </w:tcPr>
          <w:p w14:paraId="393A42EC" w14:textId="77777777" w:rsidR="008D4FFB" w:rsidRPr="008D4FFB" w:rsidRDefault="00F07904" w:rsidP="008D4FFB">
            <w:pPr>
              <w:rPr>
                <w:rFonts w:cs="B Nazanin"/>
                <w:sz w:val="22"/>
                <w:szCs w:val="22"/>
              </w:rPr>
            </w:pPr>
            <w:r w:rsidRPr="00F07904">
              <w:rPr>
                <w:rFonts w:cs="B Nazanin"/>
                <w:sz w:val="22"/>
                <w:szCs w:val="22"/>
                <w:rtl/>
              </w:rPr>
              <w:t>آئدس اج</w:t>
            </w:r>
            <w:r w:rsidRPr="00F07904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07904">
              <w:rPr>
                <w:rFonts w:cs="B Nazanin" w:hint="eastAsia"/>
                <w:sz w:val="22"/>
                <w:szCs w:val="22"/>
                <w:rtl/>
              </w:rPr>
              <w:t>پت</w:t>
            </w:r>
            <w:r w:rsidRPr="00F07904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</w:tr>
      <w:tr w:rsidR="008D4FFB" w:rsidRPr="00B533A7" w14:paraId="06485A30" w14:textId="77777777" w:rsidTr="00E62CBE">
        <w:trPr>
          <w:cantSplit/>
        </w:trPr>
        <w:tc>
          <w:tcPr>
            <w:tcW w:w="673" w:type="dxa"/>
          </w:tcPr>
          <w:p w14:paraId="5473A416" w14:textId="77777777" w:rsidR="008D4FFB" w:rsidRPr="00B533A7" w:rsidRDefault="008D4FFB" w:rsidP="008D4FF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6AD122" w14:textId="77777777" w:rsidR="008D4FFB" w:rsidRPr="00002AD6" w:rsidRDefault="008D4FFB" w:rsidP="00002AD6">
            <w:pPr>
              <w:bidi w:val="0"/>
              <w:jc w:val="center"/>
              <w:rPr>
                <w:rFonts w:cs="B Nazanin"/>
              </w:rPr>
            </w:pPr>
            <w:r w:rsidRPr="00002AD6">
              <w:rPr>
                <w:rFonts w:cs="B Nazanin" w:hint="eastAsia"/>
                <w:rtl/>
              </w:rPr>
              <w:t>ج</w:t>
            </w:r>
          </w:p>
        </w:tc>
        <w:tc>
          <w:tcPr>
            <w:tcW w:w="8965" w:type="dxa"/>
          </w:tcPr>
          <w:p w14:paraId="63E5E9D4" w14:textId="77777777" w:rsidR="008D4FFB" w:rsidRPr="008D4FFB" w:rsidRDefault="00F07904" w:rsidP="008D4FFB">
            <w:pPr>
              <w:rPr>
                <w:rFonts w:cs="B Nazanin"/>
                <w:sz w:val="22"/>
                <w:szCs w:val="22"/>
              </w:rPr>
            </w:pPr>
            <w:r w:rsidRPr="00F07904">
              <w:rPr>
                <w:rFonts w:cs="B Nazanin"/>
                <w:sz w:val="22"/>
                <w:szCs w:val="22"/>
                <w:rtl/>
              </w:rPr>
              <w:t>آئدس آلبوپ</w:t>
            </w:r>
            <w:r w:rsidRPr="00F07904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07904">
              <w:rPr>
                <w:rFonts w:cs="B Nazanin" w:hint="eastAsia"/>
                <w:sz w:val="22"/>
                <w:szCs w:val="22"/>
                <w:rtl/>
              </w:rPr>
              <w:t>کتوس</w:t>
            </w:r>
            <w:r w:rsidRPr="00F07904">
              <w:rPr>
                <w:rFonts w:cs="B Nazanin"/>
                <w:sz w:val="22"/>
                <w:szCs w:val="22"/>
                <w:rtl/>
              </w:rPr>
              <w:t xml:space="preserve"> و آئدس اج</w:t>
            </w:r>
            <w:r w:rsidRPr="00F07904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07904">
              <w:rPr>
                <w:rFonts w:cs="B Nazanin" w:hint="eastAsia"/>
                <w:sz w:val="22"/>
                <w:szCs w:val="22"/>
                <w:rtl/>
              </w:rPr>
              <w:t>بت</w:t>
            </w:r>
            <w:r w:rsidRPr="00F07904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</w:tr>
      <w:tr w:rsidR="008D4FFB" w:rsidRPr="00B533A7" w14:paraId="7CBB8573" w14:textId="77777777" w:rsidTr="00E62CBE">
        <w:trPr>
          <w:cantSplit/>
        </w:trPr>
        <w:tc>
          <w:tcPr>
            <w:tcW w:w="673" w:type="dxa"/>
          </w:tcPr>
          <w:p w14:paraId="20B893B2" w14:textId="77777777" w:rsidR="008D4FFB" w:rsidRPr="00B533A7" w:rsidRDefault="008D4FFB" w:rsidP="008D4FF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06C63D" w14:textId="77777777" w:rsidR="008D4FFB" w:rsidRPr="00002AD6" w:rsidRDefault="008D4FFB" w:rsidP="00002AD6">
            <w:pPr>
              <w:jc w:val="center"/>
              <w:rPr>
                <w:rFonts w:cs="B Nazanin"/>
              </w:rPr>
            </w:pPr>
            <w:r w:rsidRPr="00002AD6">
              <w:rPr>
                <w:rFonts w:cs="B Nazanin" w:hint="eastAsia"/>
                <w:rtl/>
              </w:rPr>
              <w:t>د</w:t>
            </w:r>
          </w:p>
        </w:tc>
        <w:tc>
          <w:tcPr>
            <w:tcW w:w="8965" w:type="dxa"/>
          </w:tcPr>
          <w:p w14:paraId="72F0034D" w14:textId="77777777" w:rsidR="008D4FFB" w:rsidRPr="008D4FFB" w:rsidRDefault="00F07904" w:rsidP="00002AD6">
            <w:pPr>
              <w:rPr>
                <w:rFonts w:cs="B Nazanin"/>
                <w:sz w:val="22"/>
                <w:szCs w:val="22"/>
              </w:rPr>
            </w:pPr>
            <w:r w:rsidRPr="00F07904">
              <w:rPr>
                <w:rFonts w:cs="B Nazanin"/>
                <w:sz w:val="22"/>
                <w:szCs w:val="22"/>
                <w:rtl/>
              </w:rPr>
              <w:t>ه</w:t>
            </w:r>
            <w:r w:rsidRPr="00F07904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07904">
              <w:rPr>
                <w:rFonts w:cs="B Nazanin" w:hint="eastAsia"/>
                <w:sz w:val="22"/>
                <w:szCs w:val="22"/>
                <w:rtl/>
              </w:rPr>
              <w:t>چکدام</w:t>
            </w:r>
          </w:p>
        </w:tc>
      </w:tr>
      <w:tr w:rsidR="005F062B" w:rsidRPr="00B533A7" w14:paraId="79D6E837" w14:textId="77777777" w:rsidTr="00E62CBE">
        <w:trPr>
          <w:cantSplit/>
        </w:trPr>
        <w:tc>
          <w:tcPr>
            <w:tcW w:w="673" w:type="dxa"/>
          </w:tcPr>
          <w:p w14:paraId="40FB7CF2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0AF5269C" w14:textId="77777777" w:rsidR="005F062B" w:rsidRPr="00B533A7" w:rsidRDefault="003A07C1" w:rsidP="003A07C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3A07C1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</w:tbl>
    <w:p w14:paraId="44977300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F062B" w:rsidRPr="00B533A7" w14:paraId="7CAAC880" w14:textId="77777777" w:rsidTr="00E62CBE">
        <w:trPr>
          <w:cantSplit/>
        </w:trPr>
        <w:tc>
          <w:tcPr>
            <w:tcW w:w="794" w:type="dxa"/>
          </w:tcPr>
          <w:p w14:paraId="0123ABEF" w14:textId="77777777" w:rsidR="005F062B" w:rsidRPr="00B533A7" w:rsidRDefault="005F062B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8796A3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AB7DF9" w:rsidRPr="00B533A7" w14:paraId="41CE9758" w14:textId="77777777" w:rsidTr="00E62CBE">
        <w:trPr>
          <w:cantSplit/>
        </w:trPr>
        <w:tc>
          <w:tcPr>
            <w:tcW w:w="794" w:type="dxa"/>
            <w:vAlign w:val="center"/>
          </w:tcPr>
          <w:p w14:paraId="3EDAC146" w14:textId="77777777" w:rsidR="00AB7DF9" w:rsidRPr="00B533A7" w:rsidRDefault="003A07C1" w:rsidP="00AB7DF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69356E1F" w14:textId="77777777" w:rsidR="00AB7DF9" w:rsidRPr="003B120F" w:rsidRDefault="003A07C1" w:rsidP="00AB7DF9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A07C1">
              <w:rPr>
                <w:rFonts w:ascii="Tahoma" w:hAnsi="Tahoma" w:cs="B Nazanin"/>
                <w:b/>
                <w:bCs/>
                <w:rtl/>
              </w:rPr>
              <w:t>معمولا طول دوره گونوتروف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 w:hint="eastAsia"/>
                <w:b/>
                <w:bCs/>
                <w:rtl/>
              </w:rPr>
              <w:t>ک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 xml:space="preserve"> (از خونخوار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 xml:space="preserve"> تا تخمگذار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>) پشه ها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 xml:space="preserve"> آئدس چند روز طول م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 xml:space="preserve"> کشد؟</w:t>
            </w:r>
          </w:p>
        </w:tc>
      </w:tr>
      <w:tr w:rsidR="00AB7DF9" w:rsidRPr="00B533A7" w14:paraId="605FD68E" w14:textId="77777777" w:rsidTr="00E62CBE">
        <w:trPr>
          <w:cantSplit/>
        </w:trPr>
        <w:tc>
          <w:tcPr>
            <w:tcW w:w="794" w:type="dxa"/>
          </w:tcPr>
          <w:p w14:paraId="2D90DD04" w14:textId="77777777" w:rsidR="00AB7DF9" w:rsidRPr="00B533A7" w:rsidRDefault="00AB7DF9" w:rsidP="00AB7D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7BB853" w14:textId="77777777" w:rsidR="00AB7DF9" w:rsidRPr="00B533A7" w:rsidRDefault="00AB7DF9" w:rsidP="00AB7D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5B01C7" w14:textId="77777777" w:rsidR="00AB7DF9" w:rsidRPr="00B533A7" w:rsidRDefault="003A07C1" w:rsidP="00AB7DF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A07C1">
              <w:rPr>
                <w:rFonts w:cs="B Nazanin"/>
                <w:b/>
                <w:bCs/>
                <w:sz w:val="20"/>
                <w:szCs w:val="20"/>
                <w:rtl/>
              </w:rPr>
              <w:t>7-5 روز</w:t>
            </w:r>
          </w:p>
        </w:tc>
      </w:tr>
      <w:tr w:rsidR="00AB7DF9" w:rsidRPr="00B533A7" w14:paraId="5D909362" w14:textId="77777777" w:rsidTr="00E62CBE">
        <w:trPr>
          <w:cantSplit/>
        </w:trPr>
        <w:tc>
          <w:tcPr>
            <w:tcW w:w="794" w:type="dxa"/>
          </w:tcPr>
          <w:p w14:paraId="57B6E651" w14:textId="77777777" w:rsidR="00AB7DF9" w:rsidRPr="00B533A7" w:rsidRDefault="00AB7DF9" w:rsidP="00AB7D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AE9E60" w14:textId="77777777" w:rsidR="00AB7DF9" w:rsidRPr="00B533A7" w:rsidRDefault="00AB7DF9" w:rsidP="00AB7D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FE8066" w14:textId="77777777" w:rsidR="00AB7DF9" w:rsidRPr="00B533A7" w:rsidRDefault="003A07C1" w:rsidP="00AB7DF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A07C1">
              <w:rPr>
                <w:rFonts w:cs="B Nazanin"/>
                <w:b/>
                <w:bCs/>
                <w:sz w:val="20"/>
                <w:szCs w:val="20"/>
                <w:rtl/>
              </w:rPr>
              <w:t>5-3 روز</w:t>
            </w:r>
          </w:p>
        </w:tc>
      </w:tr>
      <w:tr w:rsidR="00AB7DF9" w:rsidRPr="00B533A7" w14:paraId="2005495A" w14:textId="77777777" w:rsidTr="00E62CBE">
        <w:trPr>
          <w:cantSplit/>
        </w:trPr>
        <w:tc>
          <w:tcPr>
            <w:tcW w:w="794" w:type="dxa"/>
          </w:tcPr>
          <w:p w14:paraId="0E72F7A3" w14:textId="77777777" w:rsidR="00AB7DF9" w:rsidRPr="00B533A7" w:rsidRDefault="00AB7DF9" w:rsidP="00AB7D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92E44E" w14:textId="77777777" w:rsidR="00AB7DF9" w:rsidRPr="00B533A7" w:rsidRDefault="00AB7DF9" w:rsidP="00AB7D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4D7819" w14:textId="77777777" w:rsidR="00AB7DF9" w:rsidRPr="00B533A7" w:rsidRDefault="003A07C1" w:rsidP="00AB7DF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A07C1">
              <w:rPr>
                <w:rFonts w:cs="B Nazanin"/>
                <w:b/>
                <w:bCs/>
                <w:sz w:val="20"/>
                <w:szCs w:val="20"/>
                <w:rtl/>
              </w:rPr>
              <w:t>2-1 روز</w:t>
            </w:r>
          </w:p>
        </w:tc>
      </w:tr>
      <w:tr w:rsidR="00AB7DF9" w:rsidRPr="00B533A7" w14:paraId="02DEC5DE" w14:textId="77777777" w:rsidTr="00E62CBE">
        <w:trPr>
          <w:cantSplit/>
        </w:trPr>
        <w:tc>
          <w:tcPr>
            <w:tcW w:w="794" w:type="dxa"/>
          </w:tcPr>
          <w:p w14:paraId="05DBB553" w14:textId="77777777" w:rsidR="00AB7DF9" w:rsidRPr="00B533A7" w:rsidRDefault="00AB7DF9" w:rsidP="00AB7D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C7EA65" w14:textId="77777777" w:rsidR="00AB7DF9" w:rsidRPr="00D45E79" w:rsidRDefault="00AB7DF9" w:rsidP="00AB7D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8781C35" w14:textId="77777777" w:rsidR="00AB7DF9" w:rsidRPr="00D45E79" w:rsidRDefault="003A07C1" w:rsidP="00AB7DF9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3-2 روز</w:t>
            </w:r>
          </w:p>
        </w:tc>
      </w:tr>
      <w:tr w:rsidR="005F062B" w:rsidRPr="00B533A7" w14:paraId="678110DA" w14:textId="77777777" w:rsidTr="00E62CBE">
        <w:trPr>
          <w:cantSplit/>
        </w:trPr>
        <w:tc>
          <w:tcPr>
            <w:tcW w:w="794" w:type="dxa"/>
          </w:tcPr>
          <w:p w14:paraId="37599A5C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83848F" w14:textId="77777777" w:rsidR="005F062B" w:rsidRPr="00B533A7" w:rsidRDefault="005F062B" w:rsidP="00F0790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707028" w14:textId="77777777" w:rsidR="005F062B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D8B9D20" w14:textId="77777777" w:rsidR="003A07C1" w:rsidRDefault="003A07C1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017B25D" w14:textId="77777777" w:rsidR="003A07C1" w:rsidRDefault="003A07C1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822562E" w14:textId="77777777" w:rsidR="003A07C1" w:rsidRDefault="003A07C1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850E59E" w14:textId="77777777" w:rsidR="003A07C1" w:rsidRDefault="003A07C1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285E678" w14:textId="77777777" w:rsidR="003A07C1" w:rsidRDefault="003A07C1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5E75E09" w14:textId="77777777" w:rsidR="003A07C1" w:rsidRDefault="003A07C1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80F744F" w14:textId="77777777" w:rsidR="003A07C1" w:rsidRDefault="003A07C1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A07C1" w:rsidRPr="00B533A7" w14:paraId="07EE6689" w14:textId="77777777" w:rsidTr="003A07C1">
        <w:trPr>
          <w:cantSplit/>
        </w:trPr>
        <w:tc>
          <w:tcPr>
            <w:tcW w:w="794" w:type="dxa"/>
          </w:tcPr>
          <w:p w14:paraId="13EDCA0D" w14:textId="77777777" w:rsidR="003A07C1" w:rsidRPr="00B533A7" w:rsidRDefault="003A07C1" w:rsidP="003A07C1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6D15EA" w14:textId="77777777" w:rsidR="003A07C1" w:rsidRPr="00B533A7" w:rsidRDefault="003A07C1" w:rsidP="003A07C1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3A07C1" w:rsidRPr="00B533A7" w14:paraId="607E79DC" w14:textId="77777777" w:rsidTr="003A07C1">
        <w:trPr>
          <w:cantSplit/>
        </w:trPr>
        <w:tc>
          <w:tcPr>
            <w:tcW w:w="794" w:type="dxa"/>
            <w:vAlign w:val="center"/>
          </w:tcPr>
          <w:p w14:paraId="5FE055E8" w14:textId="77777777" w:rsidR="003A07C1" w:rsidRPr="00B533A7" w:rsidRDefault="003A07C1" w:rsidP="003A07C1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3C4C91B4" w14:textId="77777777" w:rsidR="003A07C1" w:rsidRPr="003B120F" w:rsidRDefault="003A07C1" w:rsidP="003A07C1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3A07C1">
              <w:rPr>
                <w:rFonts w:ascii="Tahoma" w:hAnsi="Tahoma" w:cs="B Nazanin"/>
                <w:b/>
                <w:bCs/>
                <w:rtl/>
              </w:rPr>
              <w:t>ناقل (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 w:hint="eastAsia"/>
                <w:b/>
                <w:bCs/>
                <w:rtl/>
              </w:rPr>
              <w:t>ا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 xml:space="preserve"> ناقل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 w:hint="eastAsia"/>
                <w:b/>
                <w:bCs/>
                <w:rtl/>
              </w:rPr>
              <w:t>ن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>) شناخته شده و مهم تب دانگ ، ز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 w:hint="eastAsia"/>
                <w:b/>
                <w:bCs/>
                <w:rtl/>
              </w:rPr>
              <w:t>کا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 xml:space="preserve"> و چ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 w:hint="eastAsia"/>
                <w:b/>
                <w:bCs/>
                <w:rtl/>
              </w:rPr>
              <w:t>کونگون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 w:hint="eastAsia"/>
                <w:b/>
                <w:bCs/>
                <w:rtl/>
              </w:rPr>
              <w:t>ا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 xml:space="preserve"> پشه ها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3A07C1">
              <w:rPr>
                <w:rFonts w:ascii="Sakkal Majalla" w:hAnsi="Sakkal Majalla" w:cs="Sakkal Majalla" w:hint="cs"/>
                <w:b/>
                <w:bCs/>
                <w:rtl/>
              </w:rPr>
              <w:t>……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 xml:space="preserve">. </w:t>
            </w:r>
            <w:r w:rsidRPr="003A07C1">
              <w:rPr>
                <w:rFonts w:ascii="Tahoma" w:hAnsi="Tahoma" w:cs="B Nazanin" w:hint="cs"/>
                <w:b/>
                <w:bCs/>
                <w:rtl/>
              </w:rPr>
              <w:t>هستند</w:t>
            </w:r>
            <w:r w:rsidRPr="003A07C1">
              <w:rPr>
                <w:rFonts w:ascii="Tahoma" w:hAnsi="Tahoma" w:cs="B Nazanin"/>
                <w:b/>
                <w:bCs/>
                <w:rtl/>
              </w:rPr>
              <w:t>.</w:t>
            </w:r>
          </w:p>
        </w:tc>
      </w:tr>
      <w:tr w:rsidR="003A07C1" w:rsidRPr="00B533A7" w14:paraId="46AB3980" w14:textId="77777777" w:rsidTr="003A07C1">
        <w:trPr>
          <w:cantSplit/>
        </w:trPr>
        <w:tc>
          <w:tcPr>
            <w:tcW w:w="794" w:type="dxa"/>
          </w:tcPr>
          <w:p w14:paraId="6F15D418" w14:textId="77777777" w:rsidR="003A07C1" w:rsidRPr="00B533A7" w:rsidRDefault="003A07C1" w:rsidP="003A07C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76A17E" w14:textId="77777777" w:rsidR="003A07C1" w:rsidRPr="00B533A7" w:rsidRDefault="003A07C1" w:rsidP="003A07C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1E3384" w14:textId="77777777" w:rsidR="003A07C1" w:rsidRPr="00B533A7" w:rsidRDefault="003A07C1" w:rsidP="003A07C1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A07C1">
              <w:rPr>
                <w:rFonts w:ascii="Tahoma" w:hAnsi="Tahoma" w:cs="Tahoma"/>
                <w:sz w:val="20"/>
                <w:szCs w:val="20"/>
                <w:rtl/>
              </w:rPr>
              <w:t>آنوفل پلمبوس و کولکس مورس</w:t>
            </w:r>
            <w:r w:rsidRPr="003A07C1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3A07C1">
              <w:rPr>
                <w:rFonts w:ascii="Tahoma" w:hAnsi="Tahoma" w:cs="Tahoma" w:hint="eastAsia"/>
                <w:sz w:val="20"/>
                <w:szCs w:val="20"/>
                <w:rtl/>
              </w:rPr>
              <w:t>تانس</w:t>
            </w:r>
          </w:p>
        </w:tc>
      </w:tr>
      <w:tr w:rsidR="003A07C1" w:rsidRPr="00B533A7" w14:paraId="7C75E4B6" w14:textId="77777777" w:rsidTr="003A07C1">
        <w:trPr>
          <w:cantSplit/>
        </w:trPr>
        <w:tc>
          <w:tcPr>
            <w:tcW w:w="794" w:type="dxa"/>
          </w:tcPr>
          <w:p w14:paraId="31C9C894" w14:textId="77777777" w:rsidR="003A07C1" w:rsidRPr="00B533A7" w:rsidRDefault="003A07C1" w:rsidP="003A07C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20B0E1" w14:textId="77777777" w:rsidR="003A07C1" w:rsidRPr="00B533A7" w:rsidRDefault="003A07C1" w:rsidP="003A07C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2E7CC7" w14:textId="77777777" w:rsidR="003A07C1" w:rsidRPr="00B533A7" w:rsidRDefault="003A07C1" w:rsidP="003A07C1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A07C1">
              <w:rPr>
                <w:rFonts w:ascii="Tahoma" w:hAnsi="Tahoma" w:cs="Tahoma"/>
                <w:sz w:val="20"/>
                <w:szCs w:val="20"/>
                <w:rtl/>
              </w:rPr>
              <w:t>کولکس و</w:t>
            </w:r>
            <w:r w:rsidRPr="003A07C1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3A07C1">
              <w:rPr>
                <w:rFonts w:ascii="Tahoma" w:hAnsi="Tahoma" w:cs="Tahoma" w:hint="eastAsia"/>
                <w:sz w:val="20"/>
                <w:szCs w:val="20"/>
                <w:rtl/>
              </w:rPr>
              <w:t>شنو</w:t>
            </w:r>
            <w:r w:rsidRPr="003A07C1">
              <w:rPr>
                <w:rFonts w:ascii="Tahoma" w:hAnsi="Tahoma" w:cs="Tahoma" w:hint="cs"/>
                <w:sz w:val="20"/>
                <w:szCs w:val="20"/>
                <w:rtl/>
              </w:rPr>
              <w:t>یی</w:t>
            </w:r>
            <w:r w:rsidRPr="003A07C1">
              <w:rPr>
                <w:rFonts w:ascii="Tahoma" w:hAnsi="Tahoma" w:cs="Tahoma"/>
                <w:sz w:val="20"/>
                <w:szCs w:val="20"/>
                <w:rtl/>
              </w:rPr>
              <w:t xml:space="preserve"> و آنوفل ساکاروو</w:t>
            </w:r>
            <w:r w:rsidRPr="003A07C1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</w:p>
        </w:tc>
      </w:tr>
      <w:tr w:rsidR="003A07C1" w:rsidRPr="00B533A7" w14:paraId="3B78EB4E" w14:textId="77777777" w:rsidTr="003A07C1">
        <w:trPr>
          <w:cantSplit/>
        </w:trPr>
        <w:tc>
          <w:tcPr>
            <w:tcW w:w="794" w:type="dxa"/>
          </w:tcPr>
          <w:p w14:paraId="51D41539" w14:textId="77777777" w:rsidR="003A07C1" w:rsidRPr="00B533A7" w:rsidRDefault="003A07C1" w:rsidP="003A07C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3F1654" w14:textId="77777777" w:rsidR="003A07C1" w:rsidRPr="00B533A7" w:rsidRDefault="003A07C1" w:rsidP="003A07C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488091" w14:textId="77777777" w:rsidR="003A07C1" w:rsidRPr="00B533A7" w:rsidRDefault="003A07C1" w:rsidP="003A07C1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A07C1">
              <w:rPr>
                <w:rFonts w:ascii="Tahoma" w:hAnsi="Tahoma" w:cs="Tahoma"/>
                <w:sz w:val="20"/>
                <w:szCs w:val="20"/>
                <w:rtl/>
              </w:rPr>
              <w:t>کولکس پ</w:t>
            </w:r>
            <w:r w:rsidRPr="003A07C1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3A07C1">
              <w:rPr>
                <w:rFonts w:ascii="Tahoma" w:hAnsi="Tahoma" w:cs="Tahoma"/>
                <w:sz w:val="20"/>
                <w:szCs w:val="20"/>
                <w:rtl/>
              </w:rPr>
              <w:t xml:space="preserve"> پ</w:t>
            </w:r>
            <w:r w:rsidRPr="003A07C1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3A07C1">
              <w:rPr>
                <w:rFonts w:ascii="Tahoma" w:hAnsi="Tahoma" w:cs="Tahoma" w:hint="eastAsia"/>
                <w:sz w:val="20"/>
                <w:szCs w:val="20"/>
                <w:rtl/>
              </w:rPr>
              <w:t>نز</w:t>
            </w:r>
            <w:r w:rsidRPr="003A07C1">
              <w:rPr>
                <w:rFonts w:ascii="Tahoma" w:hAnsi="Tahoma" w:cs="Tahoma"/>
                <w:sz w:val="20"/>
                <w:szCs w:val="20"/>
                <w:rtl/>
              </w:rPr>
              <w:t xml:space="preserve"> و آنوفل پولکر</w:t>
            </w:r>
            <w:r w:rsidRPr="003A07C1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3A07C1">
              <w:rPr>
                <w:rFonts w:ascii="Tahoma" w:hAnsi="Tahoma" w:cs="Tahoma" w:hint="eastAsia"/>
                <w:sz w:val="20"/>
                <w:szCs w:val="20"/>
                <w:rtl/>
              </w:rPr>
              <w:t>موس</w:t>
            </w:r>
          </w:p>
        </w:tc>
      </w:tr>
      <w:tr w:rsidR="003A07C1" w:rsidRPr="00B533A7" w14:paraId="5A607584" w14:textId="77777777" w:rsidTr="003A07C1">
        <w:trPr>
          <w:cantSplit/>
        </w:trPr>
        <w:tc>
          <w:tcPr>
            <w:tcW w:w="794" w:type="dxa"/>
          </w:tcPr>
          <w:p w14:paraId="28E7E4C2" w14:textId="77777777" w:rsidR="003A07C1" w:rsidRPr="00B533A7" w:rsidRDefault="003A07C1" w:rsidP="003A07C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3F9CA6" w14:textId="77777777" w:rsidR="003A07C1" w:rsidRPr="00D45E79" w:rsidRDefault="003A07C1" w:rsidP="003A07C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6972A9" w14:textId="77777777" w:rsidR="003A07C1" w:rsidRPr="00D45E79" w:rsidRDefault="003A07C1" w:rsidP="003A07C1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>آئدس اج</w:t>
            </w:r>
            <w:r w:rsidRPr="00D45E79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ascii="Tahoma" w:hAnsi="Tahoma" w:cs="Tahoma" w:hint="eastAsia"/>
                <w:color w:val="FF0000"/>
                <w:sz w:val="20"/>
                <w:szCs w:val="20"/>
                <w:rtl/>
              </w:rPr>
              <w:t>پت</w:t>
            </w:r>
            <w:r w:rsidRPr="00D45E79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 xml:space="preserve"> و آئدس  آلبوپ</w:t>
            </w:r>
            <w:r w:rsidRPr="00D45E79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ascii="Tahoma" w:hAnsi="Tahoma" w:cs="Tahoma" w:hint="eastAsia"/>
                <w:color w:val="FF0000"/>
                <w:sz w:val="20"/>
                <w:szCs w:val="20"/>
                <w:rtl/>
              </w:rPr>
              <w:t>کتوس</w:t>
            </w:r>
          </w:p>
        </w:tc>
      </w:tr>
      <w:tr w:rsidR="003A07C1" w:rsidRPr="00B533A7" w14:paraId="3A861487" w14:textId="77777777" w:rsidTr="003A07C1">
        <w:trPr>
          <w:cantSplit/>
        </w:trPr>
        <w:tc>
          <w:tcPr>
            <w:tcW w:w="794" w:type="dxa"/>
          </w:tcPr>
          <w:p w14:paraId="418924AA" w14:textId="77777777" w:rsidR="003A07C1" w:rsidRPr="00B533A7" w:rsidRDefault="003A07C1" w:rsidP="003A07C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50742F" w14:textId="77777777" w:rsidR="003A07C1" w:rsidRPr="00B533A7" w:rsidRDefault="003A07C1" w:rsidP="003A07C1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CE56A2" w14:textId="77777777" w:rsidR="003A07C1" w:rsidRDefault="003A07C1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ADE6BA7" w14:textId="77777777" w:rsidR="003A07C1" w:rsidRPr="00B533A7" w:rsidRDefault="003A07C1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F062B" w:rsidRPr="00B533A7" w14:paraId="48F49023" w14:textId="77777777" w:rsidTr="00E62CBE">
        <w:trPr>
          <w:cantSplit/>
        </w:trPr>
        <w:tc>
          <w:tcPr>
            <w:tcW w:w="794" w:type="dxa"/>
          </w:tcPr>
          <w:p w14:paraId="01D4C79A" w14:textId="77777777" w:rsidR="005F062B" w:rsidRPr="00B533A7" w:rsidRDefault="005F062B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FA21EE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5F062B" w:rsidRPr="00B533A7" w14:paraId="41E5EEB0" w14:textId="77777777" w:rsidTr="00E62CBE">
        <w:trPr>
          <w:cantSplit/>
        </w:trPr>
        <w:tc>
          <w:tcPr>
            <w:tcW w:w="794" w:type="dxa"/>
            <w:vAlign w:val="center"/>
          </w:tcPr>
          <w:p w14:paraId="694A760A" w14:textId="77777777" w:rsidR="005F062B" w:rsidRPr="00B533A7" w:rsidRDefault="003A07C1" w:rsidP="003A07C1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689F49FA" w14:textId="77777777" w:rsidR="005F062B" w:rsidRPr="003B120F" w:rsidRDefault="00F07904" w:rsidP="00E62CBE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F07904">
              <w:rPr>
                <w:rFonts w:ascii="Tahoma" w:hAnsi="Tahoma" w:cs="B Nazanin"/>
                <w:b/>
                <w:bCs/>
                <w:rtl/>
              </w:rPr>
              <w:t>کدام گز</w:t>
            </w:r>
            <w:r w:rsidRPr="00F07904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F07904">
              <w:rPr>
                <w:rFonts w:ascii="Tahoma" w:hAnsi="Tahoma" w:cs="B Nazanin" w:hint="eastAsia"/>
                <w:b/>
                <w:bCs/>
                <w:rtl/>
              </w:rPr>
              <w:t>نه</w:t>
            </w:r>
            <w:r w:rsidRPr="00F07904">
              <w:rPr>
                <w:rFonts w:ascii="Tahoma" w:hAnsi="Tahoma" w:cs="B Nazanin"/>
                <w:b/>
                <w:bCs/>
                <w:rtl/>
              </w:rPr>
              <w:t xml:space="preserve"> در مورد درمان و واکسن موثر ب</w:t>
            </w:r>
            <w:r w:rsidRPr="00F07904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F07904">
              <w:rPr>
                <w:rFonts w:ascii="Tahoma" w:hAnsi="Tahoma" w:cs="B Nazanin" w:hint="eastAsia"/>
                <w:b/>
                <w:bCs/>
                <w:rtl/>
              </w:rPr>
              <w:t>مار</w:t>
            </w:r>
            <w:r w:rsidRPr="00F07904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F07904">
              <w:rPr>
                <w:rFonts w:ascii="Tahoma" w:hAnsi="Tahoma" w:cs="B Nazanin"/>
                <w:b/>
                <w:bCs/>
                <w:rtl/>
              </w:rPr>
              <w:t xml:space="preserve"> تب دنگ</w:t>
            </w:r>
            <w:r w:rsidRPr="00F07904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F07904">
              <w:rPr>
                <w:rFonts w:ascii="Tahoma" w:hAnsi="Tahoma" w:cs="B Nazanin"/>
                <w:b/>
                <w:bCs/>
                <w:rtl/>
              </w:rPr>
              <w:t xml:space="preserve"> صح</w:t>
            </w:r>
            <w:r w:rsidRPr="00F07904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F07904">
              <w:rPr>
                <w:rFonts w:ascii="Tahoma" w:hAnsi="Tahoma" w:cs="B Nazanin" w:hint="eastAsia"/>
                <w:b/>
                <w:bCs/>
                <w:rtl/>
              </w:rPr>
              <w:t>ح</w:t>
            </w:r>
            <w:r w:rsidRPr="00F07904">
              <w:rPr>
                <w:rFonts w:ascii="Tahoma" w:hAnsi="Tahoma" w:cs="B Nazanin"/>
                <w:b/>
                <w:bCs/>
                <w:rtl/>
              </w:rPr>
              <w:t xml:space="preserve">  است؟</w:t>
            </w:r>
          </w:p>
        </w:tc>
      </w:tr>
      <w:tr w:rsidR="005F062B" w:rsidRPr="00B533A7" w14:paraId="6D67B9EA" w14:textId="77777777" w:rsidTr="00E62CBE">
        <w:trPr>
          <w:cantSplit/>
        </w:trPr>
        <w:tc>
          <w:tcPr>
            <w:tcW w:w="794" w:type="dxa"/>
          </w:tcPr>
          <w:p w14:paraId="2D029ADF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FC3B0C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7213A1" w14:textId="77777777" w:rsidR="005F062B" w:rsidRPr="00B533A7" w:rsidRDefault="00F07904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ascii="Tahoma" w:hAnsi="Tahoma" w:cs="Tahoma"/>
                <w:sz w:val="20"/>
                <w:szCs w:val="20"/>
                <w:rtl/>
              </w:rPr>
              <w:t>دارا</w:t>
            </w:r>
            <w:r w:rsidRPr="00F07904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F07904">
              <w:rPr>
                <w:rFonts w:ascii="Tahoma" w:hAnsi="Tahoma" w:cs="Tahoma"/>
                <w:sz w:val="20"/>
                <w:szCs w:val="20"/>
                <w:rtl/>
              </w:rPr>
              <w:t xml:space="preserve"> درمان و واکسن موثر</w:t>
            </w:r>
          </w:p>
        </w:tc>
      </w:tr>
      <w:tr w:rsidR="005F062B" w:rsidRPr="00B533A7" w14:paraId="0088F283" w14:textId="77777777" w:rsidTr="00E62CBE">
        <w:trPr>
          <w:cantSplit/>
        </w:trPr>
        <w:tc>
          <w:tcPr>
            <w:tcW w:w="794" w:type="dxa"/>
          </w:tcPr>
          <w:p w14:paraId="3F542937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BE006B" w14:textId="77777777" w:rsidR="005F062B" w:rsidRPr="00D45E79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22CFC2" w14:textId="554F80CB" w:rsidR="005F062B" w:rsidRPr="00D45E79" w:rsidRDefault="00F07904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>فاقد واکسن موثر و دارا</w:t>
            </w:r>
            <w:r w:rsidRPr="00D45E79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 xml:space="preserve"> درمان موثر</w:t>
            </w:r>
          </w:p>
        </w:tc>
      </w:tr>
      <w:tr w:rsidR="005F062B" w:rsidRPr="00B533A7" w14:paraId="6C829C47" w14:textId="77777777" w:rsidTr="00E62CBE">
        <w:trPr>
          <w:cantSplit/>
        </w:trPr>
        <w:tc>
          <w:tcPr>
            <w:tcW w:w="794" w:type="dxa"/>
          </w:tcPr>
          <w:p w14:paraId="20CC4570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9095DB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D1D26D" w14:textId="77777777" w:rsidR="005F062B" w:rsidRPr="00B533A7" w:rsidRDefault="00F07904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ascii="Tahoma" w:hAnsi="Tahoma" w:cs="Tahoma"/>
                <w:sz w:val="20"/>
                <w:szCs w:val="20"/>
                <w:rtl/>
              </w:rPr>
              <w:t>دارا</w:t>
            </w:r>
            <w:r w:rsidRPr="00F07904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F07904">
              <w:rPr>
                <w:rFonts w:ascii="Tahoma" w:hAnsi="Tahoma" w:cs="Tahoma"/>
                <w:sz w:val="20"/>
                <w:szCs w:val="20"/>
                <w:rtl/>
              </w:rPr>
              <w:t xml:space="preserve"> درمان و واکسن موثر</w:t>
            </w:r>
          </w:p>
        </w:tc>
      </w:tr>
      <w:tr w:rsidR="005F062B" w:rsidRPr="00B533A7" w14:paraId="14231FC3" w14:textId="77777777" w:rsidTr="00E62CBE">
        <w:trPr>
          <w:cantSplit/>
        </w:trPr>
        <w:tc>
          <w:tcPr>
            <w:tcW w:w="794" w:type="dxa"/>
          </w:tcPr>
          <w:p w14:paraId="69B23338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63ED0B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89A8F2" w14:textId="77777777" w:rsidR="005F062B" w:rsidRPr="00B533A7" w:rsidRDefault="00F07904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ascii="Tahoma" w:hAnsi="Tahoma" w:cs="Tahoma"/>
                <w:sz w:val="20"/>
                <w:szCs w:val="20"/>
                <w:rtl/>
              </w:rPr>
              <w:t>دارا</w:t>
            </w:r>
            <w:r w:rsidRPr="00F07904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F07904">
              <w:rPr>
                <w:rFonts w:ascii="Tahoma" w:hAnsi="Tahoma" w:cs="Tahoma"/>
                <w:sz w:val="20"/>
                <w:szCs w:val="20"/>
                <w:rtl/>
              </w:rPr>
              <w:t xml:space="preserve"> واکسن موثر و فاقد درمان موثر  </w:t>
            </w:r>
          </w:p>
        </w:tc>
      </w:tr>
      <w:tr w:rsidR="005F062B" w:rsidRPr="00B533A7" w14:paraId="5295B026" w14:textId="77777777" w:rsidTr="00E62CBE">
        <w:trPr>
          <w:cantSplit/>
        </w:trPr>
        <w:tc>
          <w:tcPr>
            <w:tcW w:w="794" w:type="dxa"/>
          </w:tcPr>
          <w:p w14:paraId="22863922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4A9729" w14:textId="77777777" w:rsidR="005F062B" w:rsidRPr="00B533A7" w:rsidRDefault="005F062B" w:rsidP="00F07904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937ABE" w14:textId="77777777" w:rsidR="005F062B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BD8BC2A" w14:textId="77777777" w:rsidR="00D15426" w:rsidRDefault="00D15426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15426" w:rsidRPr="00B533A7" w14:paraId="22118AFB" w14:textId="77777777" w:rsidTr="00605D58">
        <w:trPr>
          <w:cantSplit/>
        </w:trPr>
        <w:tc>
          <w:tcPr>
            <w:tcW w:w="794" w:type="dxa"/>
          </w:tcPr>
          <w:p w14:paraId="24B77BBD" w14:textId="77777777" w:rsidR="00D15426" w:rsidRPr="00B533A7" w:rsidRDefault="00D15426" w:rsidP="00605D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12CB64" w14:textId="77777777" w:rsidR="00D15426" w:rsidRPr="00B533A7" w:rsidRDefault="00D15426" w:rsidP="00605D5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D15426" w:rsidRPr="00B533A7" w14:paraId="72F521DC" w14:textId="77777777" w:rsidTr="00605D58">
        <w:trPr>
          <w:cantSplit/>
        </w:trPr>
        <w:tc>
          <w:tcPr>
            <w:tcW w:w="794" w:type="dxa"/>
            <w:vAlign w:val="center"/>
          </w:tcPr>
          <w:p w14:paraId="160D75E2" w14:textId="77777777" w:rsidR="00D15426" w:rsidRPr="00B533A7" w:rsidRDefault="00D15426" w:rsidP="00D15426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1D702982" w14:textId="77777777" w:rsidR="00D15426" w:rsidRPr="003B120F" w:rsidRDefault="00D15426" w:rsidP="00605D58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D15426">
              <w:rPr>
                <w:rFonts w:ascii="Tahoma" w:hAnsi="Tahoma" w:cs="B Nazanin"/>
                <w:b/>
                <w:bCs/>
                <w:rtl/>
              </w:rPr>
              <w:t xml:space="preserve">کدام </w:t>
            </w:r>
            <w:r w:rsidRPr="00D15426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15426">
              <w:rPr>
                <w:rFonts w:ascii="Tahoma" w:hAnsi="Tahoma" w:cs="B Nazanin" w:hint="eastAsia"/>
                <w:b/>
                <w:bCs/>
                <w:rtl/>
              </w:rPr>
              <w:t>ک</w:t>
            </w:r>
            <w:r w:rsidRPr="00D15426">
              <w:rPr>
                <w:rFonts w:ascii="Tahoma" w:hAnsi="Tahoma" w:cs="B Nazanin"/>
                <w:b/>
                <w:bCs/>
                <w:rtl/>
              </w:rPr>
              <w:t xml:space="preserve"> از  ب</w:t>
            </w:r>
            <w:r w:rsidRPr="00D15426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15426">
              <w:rPr>
                <w:rFonts w:ascii="Tahoma" w:hAnsi="Tahoma" w:cs="B Nazanin" w:hint="eastAsia"/>
                <w:b/>
                <w:bCs/>
                <w:rtl/>
              </w:rPr>
              <w:t>مار</w:t>
            </w:r>
            <w:r w:rsidRPr="00D15426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15426">
              <w:rPr>
                <w:rFonts w:ascii="Tahoma" w:hAnsi="Tahoma" w:cs="B Nazanin" w:hint="eastAsia"/>
                <w:b/>
                <w:bCs/>
                <w:rtl/>
              </w:rPr>
              <w:t>ها</w:t>
            </w:r>
            <w:r w:rsidRPr="00D15426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15426">
              <w:rPr>
                <w:rFonts w:ascii="Tahoma" w:hAnsi="Tahoma" w:cs="B Nazanin"/>
                <w:b/>
                <w:bCs/>
                <w:rtl/>
              </w:rPr>
              <w:t xml:space="preserve"> آربوو</w:t>
            </w:r>
            <w:r w:rsidRPr="00D15426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15426">
              <w:rPr>
                <w:rFonts w:ascii="Tahoma" w:hAnsi="Tahoma" w:cs="B Nazanin" w:hint="eastAsia"/>
                <w:b/>
                <w:bCs/>
                <w:rtl/>
              </w:rPr>
              <w:t>روس</w:t>
            </w:r>
            <w:r w:rsidRPr="00D15426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15426">
              <w:rPr>
                <w:rFonts w:ascii="Tahoma" w:hAnsi="Tahoma" w:cs="B Nazanin"/>
                <w:b/>
                <w:bCs/>
                <w:rtl/>
              </w:rPr>
              <w:t xml:space="preserve">  ز</w:t>
            </w:r>
            <w:r w:rsidRPr="00D15426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15426">
              <w:rPr>
                <w:rFonts w:ascii="Tahoma" w:hAnsi="Tahoma" w:cs="B Nazanin" w:hint="eastAsia"/>
                <w:b/>
                <w:bCs/>
                <w:rtl/>
              </w:rPr>
              <w:t>ر</w:t>
            </w:r>
            <w:r w:rsidRPr="00D15426">
              <w:rPr>
                <w:rFonts w:ascii="Tahoma" w:hAnsi="Tahoma" w:cs="B Nazanin"/>
                <w:b/>
                <w:bCs/>
                <w:rtl/>
              </w:rPr>
              <w:t xml:space="preserve"> دارار</w:t>
            </w:r>
            <w:r w:rsidRPr="00D15426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15426">
              <w:rPr>
                <w:rFonts w:ascii="Tahoma" w:hAnsi="Tahoma" w:cs="B Nazanin"/>
                <w:b/>
                <w:bCs/>
                <w:rtl/>
              </w:rPr>
              <w:t xml:space="preserve"> واکسن موثر در جهان م</w:t>
            </w:r>
            <w:r w:rsidRPr="00D15426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15426">
              <w:rPr>
                <w:rFonts w:ascii="Tahoma" w:hAnsi="Tahoma" w:cs="B Nazanin"/>
                <w:b/>
                <w:bCs/>
                <w:rtl/>
              </w:rPr>
              <w:t xml:space="preserve"> باشد؟</w:t>
            </w:r>
          </w:p>
        </w:tc>
      </w:tr>
      <w:tr w:rsidR="00D15426" w:rsidRPr="00B533A7" w14:paraId="18DC3B49" w14:textId="77777777" w:rsidTr="00605D58">
        <w:trPr>
          <w:cantSplit/>
        </w:trPr>
        <w:tc>
          <w:tcPr>
            <w:tcW w:w="794" w:type="dxa"/>
          </w:tcPr>
          <w:p w14:paraId="4120F99F" w14:textId="77777777" w:rsidR="00D15426" w:rsidRPr="00B533A7" w:rsidRDefault="00D1542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15169D" w14:textId="77777777" w:rsidR="00D15426" w:rsidRPr="00B533A7" w:rsidRDefault="00D1542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9115450" w14:textId="77777777" w:rsidR="00D15426" w:rsidRPr="00B533A7" w:rsidRDefault="00D1542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15426">
              <w:rPr>
                <w:rFonts w:ascii="Tahoma" w:hAnsi="Tahoma" w:cs="Tahoma"/>
                <w:sz w:val="20"/>
                <w:szCs w:val="20"/>
                <w:rtl/>
              </w:rPr>
              <w:t>تب دنگ</w:t>
            </w:r>
            <w:r w:rsidRPr="00D15426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</w:p>
        </w:tc>
      </w:tr>
      <w:tr w:rsidR="00D15426" w:rsidRPr="00B533A7" w14:paraId="200A7093" w14:textId="77777777" w:rsidTr="00605D58">
        <w:trPr>
          <w:cantSplit/>
        </w:trPr>
        <w:tc>
          <w:tcPr>
            <w:tcW w:w="794" w:type="dxa"/>
          </w:tcPr>
          <w:p w14:paraId="53DB182A" w14:textId="77777777" w:rsidR="00D15426" w:rsidRPr="00B533A7" w:rsidRDefault="00D1542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3AE963" w14:textId="77777777" w:rsidR="00D15426" w:rsidRPr="00B533A7" w:rsidRDefault="00D1542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A18448B" w14:textId="77777777" w:rsidR="00D15426" w:rsidRPr="00B533A7" w:rsidRDefault="00D1542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15426">
              <w:rPr>
                <w:rFonts w:ascii="Tahoma" w:hAnsi="Tahoma" w:cs="Tahoma"/>
                <w:sz w:val="20"/>
                <w:szCs w:val="20"/>
                <w:rtl/>
              </w:rPr>
              <w:t>ز</w:t>
            </w:r>
            <w:r w:rsidRPr="00D15426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D15426">
              <w:rPr>
                <w:rFonts w:ascii="Tahoma" w:hAnsi="Tahoma" w:cs="Tahoma" w:hint="eastAsia"/>
                <w:sz w:val="20"/>
                <w:szCs w:val="20"/>
                <w:rtl/>
              </w:rPr>
              <w:t>کا</w:t>
            </w:r>
          </w:p>
        </w:tc>
      </w:tr>
      <w:tr w:rsidR="00D15426" w:rsidRPr="00B533A7" w14:paraId="677F0904" w14:textId="77777777" w:rsidTr="00605D58">
        <w:trPr>
          <w:cantSplit/>
        </w:trPr>
        <w:tc>
          <w:tcPr>
            <w:tcW w:w="794" w:type="dxa"/>
          </w:tcPr>
          <w:p w14:paraId="4B8D7657" w14:textId="77777777" w:rsidR="00D15426" w:rsidRPr="00B533A7" w:rsidRDefault="00D1542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01D7A0" w14:textId="77777777" w:rsidR="00D15426" w:rsidRPr="00D45E79" w:rsidRDefault="00D1542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B9DDCF" w14:textId="77777777" w:rsidR="00D15426" w:rsidRPr="00D45E79" w:rsidRDefault="00D15426" w:rsidP="00605D5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>تب زرد</w:t>
            </w:r>
          </w:p>
        </w:tc>
      </w:tr>
      <w:tr w:rsidR="00D15426" w:rsidRPr="00B533A7" w14:paraId="0663BA1A" w14:textId="77777777" w:rsidTr="00605D58">
        <w:trPr>
          <w:cantSplit/>
        </w:trPr>
        <w:tc>
          <w:tcPr>
            <w:tcW w:w="794" w:type="dxa"/>
          </w:tcPr>
          <w:p w14:paraId="0F89CED9" w14:textId="77777777" w:rsidR="00D15426" w:rsidRPr="00B533A7" w:rsidRDefault="00D1542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D11FFE" w14:textId="77777777" w:rsidR="00D15426" w:rsidRPr="00B533A7" w:rsidRDefault="00D1542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C51FD9" w14:textId="77777777" w:rsidR="00D15426" w:rsidRPr="00B533A7" w:rsidRDefault="00D1542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15426">
              <w:rPr>
                <w:rFonts w:ascii="Tahoma" w:hAnsi="Tahoma" w:cs="Tahoma"/>
                <w:sz w:val="20"/>
                <w:szCs w:val="20"/>
                <w:rtl/>
              </w:rPr>
              <w:t>چ</w:t>
            </w:r>
            <w:r w:rsidRPr="00D15426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D15426">
              <w:rPr>
                <w:rFonts w:ascii="Tahoma" w:hAnsi="Tahoma" w:cs="Tahoma" w:hint="eastAsia"/>
                <w:sz w:val="20"/>
                <w:szCs w:val="20"/>
                <w:rtl/>
              </w:rPr>
              <w:t>کنگون</w:t>
            </w:r>
            <w:r w:rsidRPr="00D15426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D15426">
              <w:rPr>
                <w:rFonts w:ascii="Tahoma" w:hAnsi="Tahoma" w:cs="Tahoma" w:hint="eastAsia"/>
                <w:sz w:val="20"/>
                <w:szCs w:val="20"/>
                <w:rtl/>
              </w:rPr>
              <w:t>ا</w:t>
            </w:r>
          </w:p>
        </w:tc>
      </w:tr>
      <w:tr w:rsidR="00D15426" w:rsidRPr="00B533A7" w14:paraId="505FE610" w14:textId="77777777" w:rsidTr="00605D58">
        <w:trPr>
          <w:cantSplit/>
        </w:trPr>
        <w:tc>
          <w:tcPr>
            <w:tcW w:w="794" w:type="dxa"/>
          </w:tcPr>
          <w:p w14:paraId="3AE72AFF" w14:textId="77777777" w:rsidR="00D15426" w:rsidRPr="00B533A7" w:rsidRDefault="00D15426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695147" w14:textId="77777777" w:rsidR="00D15426" w:rsidRPr="00B533A7" w:rsidRDefault="00D15426" w:rsidP="00D15426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1542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</w:tbl>
    <w:p w14:paraId="0A09C26A" w14:textId="77777777" w:rsidR="00D15426" w:rsidRDefault="00D15426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37424BD" w14:textId="77777777" w:rsidR="00D15426" w:rsidRPr="00B533A7" w:rsidRDefault="00D15426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A07C1" w:rsidRPr="00B533A7" w14:paraId="123533B1" w14:textId="77777777" w:rsidTr="003A07C1">
        <w:trPr>
          <w:cantSplit/>
        </w:trPr>
        <w:tc>
          <w:tcPr>
            <w:tcW w:w="794" w:type="dxa"/>
          </w:tcPr>
          <w:p w14:paraId="09B24466" w14:textId="77777777" w:rsidR="003A07C1" w:rsidRPr="00B533A7" w:rsidRDefault="003A07C1" w:rsidP="003A07C1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F6B973" w14:textId="77777777" w:rsidR="003A07C1" w:rsidRPr="00B533A7" w:rsidRDefault="003A07C1" w:rsidP="003A07C1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3A07C1" w:rsidRPr="00B533A7" w14:paraId="4A8542A4" w14:textId="77777777" w:rsidTr="003A07C1">
        <w:trPr>
          <w:cantSplit/>
        </w:trPr>
        <w:tc>
          <w:tcPr>
            <w:tcW w:w="794" w:type="dxa"/>
            <w:vAlign w:val="center"/>
          </w:tcPr>
          <w:p w14:paraId="1E0CC8A5" w14:textId="77777777" w:rsidR="003A07C1" w:rsidRPr="00B533A7" w:rsidRDefault="003A07C1" w:rsidP="00D15426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D1542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6B7A3662" w14:textId="77777777" w:rsidR="003A07C1" w:rsidRPr="003B120F" w:rsidRDefault="003A07C1" w:rsidP="003A07C1">
            <w:pPr>
              <w:spacing w:after="200" w:line="276" w:lineRule="auto"/>
              <w:ind w:left="360"/>
              <w:rPr>
                <w:rFonts w:asciiTheme="minorHAnsi" w:eastAsiaTheme="minorHAnsi" w:hAnsiTheme="minorHAnsi"/>
                <w:b/>
                <w:bCs/>
                <w:rtl/>
              </w:rPr>
            </w:pP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>حضور و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روس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ز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کا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در کدام 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ک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از موارد ذ</w:t>
            </w:r>
            <w:r w:rsidRPr="00F0790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F0790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ل</w:t>
            </w:r>
            <w:r w:rsidRPr="00F0790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اثبات شده است؟</w:t>
            </w:r>
          </w:p>
        </w:tc>
      </w:tr>
      <w:tr w:rsidR="003A07C1" w:rsidRPr="00B533A7" w14:paraId="3537BC0C" w14:textId="77777777" w:rsidTr="003A07C1">
        <w:trPr>
          <w:cantSplit/>
        </w:trPr>
        <w:tc>
          <w:tcPr>
            <w:tcW w:w="794" w:type="dxa"/>
          </w:tcPr>
          <w:p w14:paraId="755A5CED" w14:textId="77777777" w:rsidR="003A07C1" w:rsidRPr="00B533A7" w:rsidRDefault="003A07C1" w:rsidP="003A07C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ABD7A7" w14:textId="77777777" w:rsidR="003A07C1" w:rsidRPr="00B533A7" w:rsidRDefault="003A07C1" w:rsidP="003A07C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97CD658" w14:textId="77777777" w:rsidR="003A07C1" w:rsidRPr="00B533A7" w:rsidRDefault="003A07C1" w:rsidP="003A07C1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>سرم خون</w:t>
            </w:r>
          </w:p>
        </w:tc>
      </w:tr>
      <w:tr w:rsidR="003A07C1" w:rsidRPr="00B533A7" w14:paraId="3CFEA2C3" w14:textId="77777777" w:rsidTr="003A07C1">
        <w:trPr>
          <w:cantSplit/>
        </w:trPr>
        <w:tc>
          <w:tcPr>
            <w:tcW w:w="794" w:type="dxa"/>
          </w:tcPr>
          <w:p w14:paraId="3635D62D" w14:textId="77777777" w:rsidR="003A07C1" w:rsidRPr="00B533A7" w:rsidRDefault="003A07C1" w:rsidP="003A07C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665091" w14:textId="77777777" w:rsidR="003A07C1" w:rsidRPr="00B533A7" w:rsidRDefault="003A07C1" w:rsidP="003A07C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2DAACF" w14:textId="77777777" w:rsidR="003A07C1" w:rsidRPr="00B533A7" w:rsidRDefault="003A07C1" w:rsidP="003A07C1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>ترشحات جنس</w:t>
            </w:r>
            <w:r w:rsidRPr="00F0790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زن و مرد</w:t>
            </w:r>
          </w:p>
        </w:tc>
      </w:tr>
      <w:tr w:rsidR="003A07C1" w:rsidRPr="00B533A7" w14:paraId="0DB4276D" w14:textId="77777777" w:rsidTr="003A07C1">
        <w:trPr>
          <w:cantSplit/>
        </w:trPr>
        <w:tc>
          <w:tcPr>
            <w:tcW w:w="794" w:type="dxa"/>
          </w:tcPr>
          <w:p w14:paraId="0FB6EB55" w14:textId="77777777" w:rsidR="003A07C1" w:rsidRPr="00B533A7" w:rsidRDefault="003A07C1" w:rsidP="003A07C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6EE335" w14:textId="77777777" w:rsidR="003A07C1" w:rsidRPr="00B533A7" w:rsidRDefault="003A07C1" w:rsidP="003A07C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0F6575" w14:textId="77777777" w:rsidR="003A07C1" w:rsidRPr="00B533A7" w:rsidRDefault="003A07C1" w:rsidP="003A07C1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07904">
              <w:rPr>
                <w:rFonts w:cs="B Nazanin"/>
                <w:b/>
                <w:bCs/>
                <w:sz w:val="20"/>
                <w:szCs w:val="20"/>
                <w:rtl/>
              </w:rPr>
              <w:t>بزاق</w:t>
            </w:r>
          </w:p>
        </w:tc>
      </w:tr>
      <w:tr w:rsidR="003A07C1" w:rsidRPr="00B533A7" w14:paraId="0ECE48A3" w14:textId="77777777" w:rsidTr="003A07C1">
        <w:trPr>
          <w:cantSplit/>
        </w:trPr>
        <w:tc>
          <w:tcPr>
            <w:tcW w:w="794" w:type="dxa"/>
          </w:tcPr>
          <w:p w14:paraId="5359460E" w14:textId="77777777" w:rsidR="003A07C1" w:rsidRPr="00B533A7" w:rsidRDefault="003A07C1" w:rsidP="003A07C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E16F8A" w14:textId="77777777" w:rsidR="003A07C1" w:rsidRPr="00D45E79" w:rsidRDefault="003A07C1" w:rsidP="003A07C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80BC8D" w14:textId="77777777" w:rsidR="003A07C1" w:rsidRPr="00D45E79" w:rsidRDefault="003A07C1" w:rsidP="003A07C1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همه موارد</w:t>
            </w:r>
          </w:p>
        </w:tc>
      </w:tr>
      <w:tr w:rsidR="003A07C1" w:rsidRPr="00B533A7" w14:paraId="5F2BB32B" w14:textId="77777777" w:rsidTr="003A07C1">
        <w:trPr>
          <w:cantSplit/>
        </w:trPr>
        <w:tc>
          <w:tcPr>
            <w:tcW w:w="794" w:type="dxa"/>
          </w:tcPr>
          <w:p w14:paraId="1AC55FC5" w14:textId="77777777" w:rsidR="003A07C1" w:rsidRPr="00B533A7" w:rsidRDefault="003A07C1" w:rsidP="003A07C1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F7D824" w14:textId="77777777" w:rsidR="003A07C1" w:rsidRPr="00B533A7" w:rsidRDefault="003A07C1" w:rsidP="00D154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A856D83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BC6FBDA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BB8BC0C" w14:textId="77777777" w:rsidR="005F062B" w:rsidRPr="00B533A7" w:rsidRDefault="005F062B" w:rsidP="005F062B">
      <w:pPr>
        <w:bidi w:val="0"/>
        <w:jc w:val="center"/>
        <w:rPr>
          <w:rStyle w:val="StyleComplexNazanin"/>
          <w:rFonts w:asciiTheme="majorBidi" w:hAnsiTheme="majorBidi" w:cs="B Nazanin"/>
          <w:bCs/>
          <w:lang w:bidi="fa-IR"/>
        </w:rPr>
      </w:pPr>
    </w:p>
    <w:p w14:paraId="7913211A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F062B" w:rsidRPr="00B533A7" w14:paraId="03B2375E" w14:textId="77777777" w:rsidTr="00E62CBE">
        <w:trPr>
          <w:cantSplit/>
        </w:trPr>
        <w:tc>
          <w:tcPr>
            <w:tcW w:w="794" w:type="dxa"/>
          </w:tcPr>
          <w:p w14:paraId="6DE9CF50" w14:textId="77777777" w:rsidR="005F062B" w:rsidRPr="00B533A7" w:rsidRDefault="005F062B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C32D6B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5F062B" w:rsidRPr="00B533A7" w14:paraId="27066A65" w14:textId="77777777" w:rsidTr="00E62CBE">
        <w:trPr>
          <w:cantSplit/>
        </w:trPr>
        <w:tc>
          <w:tcPr>
            <w:tcW w:w="794" w:type="dxa"/>
            <w:vAlign w:val="center"/>
          </w:tcPr>
          <w:p w14:paraId="6702CE4A" w14:textId="77777777" w:rsidR="005F062B" w:rsidRPr="00B533A7" w:rsidRDefault="002F70F1" w:rsidP="00D15426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D1542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71B0CF1C" w14:textId="77777777" w:rsidR="005F062B" w:rsidRPr="003B120F" w:rsidRDefault="00D15426" w:rsidP="00E62CBE">
            <w:pPr>
              <w:spacing w:after="200" w:line="276" w:lineRule="auto"/>
              <w:ind w:left="360"/>
              <w:rPr>
                <w:rFonts w:asciiTheme="minorHAnsi" w:eastAsiaTheme="minorHAnsi" w:hAnsiTheme="minorHAnsi"/>
                <w:b/>
                <w:bCs/>
                <w:rtl/>
              </w:rPr>
            </w:pP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>ناقل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D15426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ن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تب دانگ تخم ها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خودرا </w:t>
            </w:r>
            <w:r w:rsidRPr="00D15426">
              <w:rPr>
                <w:rFonts w:ascii="Sakkal Majalla" w:eastAsiaTheme="minorHAnsi" w:hAnsi="Sakkal Majalla" w:cs="Sakkal Majalla" w:hint="cs"/>
                <w:b/>
                <w:bCs/>
                <w:rtl/>
              </w:rPr>
              <w:t>……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. 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قرار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می</w:t>
            </w:r>
            <w:r w:rsidRPr="00D15426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دهند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>.</w:t>
            </w:r>
          </w:p>
        </w:tc>
      </w:tr>
      <w:tr w:rsidR="005F062B" w:rsidRPr="00B533A7" w14:paraId="2E07B034" w14:textId="77777777" w:rsidTr="00E62CBE">
        <w:trPr>
          <w:cantSplit/>
        </w:trPr>
        <w:tc>
          <w:tcPr>
            <w:tcW w:w="794" w:type="dxa"/>
          </w:tcPr>
          <w:p w14:paraId="3C2C7D08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C57BAB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2607D7" w14:textId="77777777" w:rsidR="005F062B" w:rsidRPr="00B533A7" w:rsidRDefault="00D15426" w:rsidP="00D478BF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>بصورت تک تک بررو</w:t>
            </w:r>
            <w:r w:rsidRPr="00D1542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سطح آب</w:t>
            </w:r>
          </w:p>
        </w:tc>
      </w:tr>
      <w:tr w:rsidR="005F062B" w:rsidRPr="00B533A7" w14:paraId="336EC3D8" w14:textId="77777777" w:rsidTr="00E62CBE">
        <w:trPr>
          <w:cantSplit/>
        </w:trPr>
        <w:tc>
          <w:tcPr>
            <w:tcW w:w="794" w:type="dxa"/>
          </w:tcPr>
          <w:p w14:paraId="77FF8059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EBBEC9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202E097" w14:textId="77777777" w:rsidR="005F062B" w:rsidRPr="00B533A7" w:rsidRDefault="00D15426" w:rsidP="00D478BF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>بصورت گروه</w:t>
            </w:r>
            <w:r w:rsidRPr="00D1542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بر رو</w:t>
            </w:r>
            <w:r w:rsidRPr="00D1542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سطح آب</w:t>
            </w:r>
          </w:p>
        </w:tc>
      </w:tr>
      <w:tr w:rsidR="005F062B" w:rsidRPr="00B533A7" w14:paraId="3171E07A" w14:textId="77777777" w:rsidTr="00E62CBE">
        <w:trPr>
          <w:cantSplit/>
        </w:trPr>
        <w:tc>
          <w:tcPr>
            <w:tcW w:w="794" w:type="dxa"/>
          </w:tcPr>
          <w:p w14:paraId="3B5BF7C8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D83FB" w14:textId="77777777" w:rsidR="005F062B" w:rsidRPr="00D45E79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FD033C" w14:textId="77777777" w:rsidR="005F062B" w:rsidRPr="00D45E79" w:rsidRDefault="00D15426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بصورت تک تک بر رو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د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واره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 ژ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ت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لارو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 (داغ آب)</w:t>
            </w:r>
          </w:p>
        </w:tc>
      </w:tr>
      <w:tr w:rsidR="005F062B" w:rsidRPr="00B533A7" w14:paraId="5E7CB608" w14:textId="77777777" w:rsidTr="00E62CBE">
        <w:trPr>
          <w:cantSplit/>
        </w:trPr>
        <w:tc>
          <w:tcPr>
            <w:tcW w:w="794" w:type="dxa"/>
          </w:tcPr>
          <w:p w14:paraId="78BD6D53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181486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D80676" w14:textId="77777777" w:rsidR="005F062B" w:rsidRPr="00B533A7" w:rsidRDefault="00D15426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>بصورت گروه</w:t>
            </w:r>
            <w:r w:rsidRPr="00D1542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بر رو</w:t>
            </w:r>
            <w:r w:rsidRPr="00D1542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</w:t>
            </w:r>
            <w:r w:rsidRPr="00D1542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15426">
              <w:rPr>
                <w:rFonts w:cs="B Nazanin" w:hint="eastAsia"/>
                <w:b/>
                <w:bCs/>
                <w:sz w:val="20"/>
                <w:szCs w:val="20"/>
                <w:rtl/>
              </w:rPr>
              <w:t>اهان</w:t>
            </w: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داخل آب</w:t>
            </w:r>
          </w:p>
        </w:tc>
      </w:tr>
      <w:tr w:rsidR="005F062B" w:rsidRPr="00B533A7" w14:paraId="12DA6350" w14:textId="77777777" w:rsidTr="00E62CBE">
        <w:trPr>
          <w:cantSplit/>
        </w:trPr>
        <w:tc>
          <w:tcPr>
            <w:tcW w:w="794" w:type="dxa"/>
          </w:tcPr>
          <w:p w14:paraId="71603096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34E8F9" w14:textId="77777777" w:rsidR="005F062B" w:rsidRPr="00B533A7" w:rsidRDefault="00D15426" w:rsidP="00D154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1542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</w:tbl>
    <w:p w14:paraId="5F20B925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F062B" w:rsidRPr="00B533A7" w14:paraId="4A7FF0F2" w14:textId="77777777" w:rsidTr="00E62CBE">
        <w:trPr>
          <w:cantSplit/>
        </w:trPr>
        <w:tc>
          <w:tcPr>
            <w:tcW w:w="794" w:type="dxa"/>
          </w:tcPr>
          <w:p w14:paraId="056BAC6B" w14:textId="77777777" w:rsidR="005F062B" w:rsidRPr="00B533A7" w:rsidRDefault="005F062B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C22E89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5F062B" w:rsidRPr="00B533A7" w14:paraId="7CE1E904" w14:textId="77777777" w:rsidTr="00E62CBE">
        <w:trPr>
          <w:cantSplit/>
        </w:trPr>
        <w:tc>
          <w:tcPr>
            <w:tcW w:w="794" w:type="dxa"/>
            <w:vAlign w:val="center"/>
          </w:tcPr>
          <w:p w14:paraId="294B5014" w14:textId="77777777" w:rsidR="005F062B" w:rsidRPr="00B533A7" w:rsidRDefault="002F70F1" w:rsidP="00D15426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D1542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494BD2C7" w14:textId="77777777" w:rsidR="005F062B" w:rsidRPr="00B533A7" w:rsidRDefault="00D15426" w:rsidP="002A3568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>کدام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D15426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ک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از روشها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جمع‌آور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پشه ها درمراقبت حشره شناس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برا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ناقل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D15426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ن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تب دانگ پ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D15426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شنهاد</w:t>
            </w:r>
            <w:r w:rsidRPr="00D15426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م</w:t>
            </w:r>
            <w:r w:rsidRPr="00D15426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D15426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شود؟</w:t>
            </w:r>
          </w:p>
        </w:tc>
      </w:tr>
      <w:tr w:rsidR="005F062B" w:rsidRPr="00B533A7" w14:paraId="6A6935C6" w14:textId="77777777" w:rsidTr="00E62CBE">
        <w:trPr>
          <w:cantSplit/>
        </w:trPr>
        <w:tc>
          <w:tcPr>
            <w:tcW w:w="794" w:type="dxa"/>
          </w:tcPr>
          <w:p w14:paraId="01B53EA9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3184C8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BFA6A8" w14:textId="77777777" w:rsidR="005F062B" w:rsidRPr="00B533A7" w:rsidRDefault="00D15426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>گزش شبانه به کمک طعمه انسان</w:t>
            </w:r>
            <w:r w:rsidRPr="00D1542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</w:tr>
      <w:tr w:rsidR="005F062B" w:rsidRPr="00B533A7" w14:paraId="161B2FA0" w14:textId="77777777" w:rsidTr="00E62CBE">
        <w:trPr>
          <w:cantSplit/>
        </w:trPr>
        <w:tc>
          <w:tcPr>
            <w:tcW w:w="794" w:type="dxa"/>
          </w:tcPr>
          <w:p w14:paraId="6140D65A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6C2A57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A117CF" w14:textId="77777777" w:rsidR="005F062B" w:rsidRPr="00B533A7" w:rsidRDefault="00D15426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>توتال کچ اماکن انسان</w:t>
            </w:r>
            <w:r w:rsidRPr="00D1542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</w:tr>
      <w:tr w:rsidR="005F062B" w:rsidRPr="00B533A7" w14:paraId="3DD3C692" w14:textId="77777777" w:rsidTr="00E62CBE">
        <w:trPr>
          <w:cantSplit/>
        </w:trPr>
        <w:tc>
          <w:tcPr>
            <w:tcW w:w="794" w:type="dxa"/>
          </w:tcPr>
          <w:p w14:paraId="2BFED548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4901EC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DBA19D" w14:textId="77777777" w:rsidR="005F062B" w:rsidRPr="00B533A7" w:rsidRDefault="00D15426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15426">
              <w:rPr>
                <w:rFonts w:cs="B Nazanin"/>
                <w:b/>
                <w:bCs/>
                <w:sz w:val="20"/>
                <w:szCs w:val="20"/>
                <w:rtl/>
              </w:rPr>
              <w:t>تله نوران</w:t>
            </w:r>
            <w:r w:rsidRPr="00D1542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</w:tr>
      <w:tr w:rsidR="005F062B" w:rsidRPr="00B533A7" w14:paraId="772BFA47" w14:textId="77777777" w:rsidTr="00E62CBE">
        <w:trPr>
          <w:cantSplit/>
        </w:trPr>
        <w:tc>
          <w:tcPr>
            <w:tcW w:w="794" w:type="dxa"/>
          </w:tcPr>
          <w:p w14:paraId="0075B445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917DC1" w14:textId="77777777" w:rsidR="005F062B" w:rsidRPr="00D45E79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9221EA" w14:textId="77777777" w:rsidR="005F062B" w:rsidRPr="00D45E79" w:rsidRDefault="00D15426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او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تراپ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 وبررس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 ها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لارو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</w:p>
        </w:tc>
      </w:tr>
      <w:tr w:rsidR="005F062B" w:rsidRPr="00B533A7" w14:paraId="54A3A68E" w14:textId="77777777" w:rsidTr="00E62CBE">
        <w:trPr>
          <w:cantSplit/>
        </w:trPr>
        <w:tc>
          <w:tcPr>
            <w:tcW w:w="794" w:type="dxa"/>
          </w:tcPr>
          <w:p w14:paraId="6D2D61C3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10C6C4E" w14:textId="77777777" w:rsidR="005F062B" w:rsidRPr="00B533A7" w:rsidRDefault="00D15426" w:rsidP="00D15426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1542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</w:tbl>
    <w:p w14:paraId="25397499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83ADCD0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535D91F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DD777FE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94014" w:rsidRPr="00B533A7" w14:paraId="06DB1505" w14:textId="77777777" w:rsidTr="00E57368">
        <w:trPr>
          <w:cantSplit/>
        </w:trPr>
        <w:tc>
          <w:tcPr>
            <w:tcW w:w="794" w:type="dxa"/>
          </w:tcPr>
          <w:p w14:paraId="3E231D52" w14:textId="77777777" w:rsidR="00994014" w:rsidRPr="00B533A7" w:rsidRDefault="00994014" w:rsidP="00E5736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28A8A8" w14:textId="77777777" w:rsidR="00994014" w:rsidRPr="00B533A7" w:rsidRDefault="00994014" w:rsidP="00E5736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994014" w:rsidRPr="00B533A7" w14:paraId="60516E95" w14:textId="77777777" w:rsidTr="00E57368">
        <w:trPr>
          <w:cantSplit/>
        </w:trPr>
        <w:tc>
          <w:tcPr>
            <w:tcW w:w="794" w:type="dxa"/>
            <w:vAlign w:val="center"/>
          </w:tcPr>
          <w:p w14:paraId="1DC20815" w14:textId="77777777" w:rsidR="00994014" w:rsidRPr="00B533A7" w:rsidRDefault="00994014" w:rsidP="00D15426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D1542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7BCC800" w14:textId="77777777" w:rsidR="00994014" w:rsidRPr="00B533A7" w:rsidRDefault="00994014" w:rsidP="00994014">
            <w:pPr>
              <w:tabs>
                <w:tab w:val="center" w:pos="4777"/>
              </w:tabs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94014">
              <w:rPr>
                <w:rFonts w:asciiTheme="minorHAnsi" w:eastAsiaTheme="minorHAnsi" w:hAnsiTheme="minorHAnsi" w:cs="B Nazanin"/>
                <w:b/>
                <w:bCs/>
                <w:rtl/>
              </w:rPr>
              <w:t>در شرا</w:t>
            </w:r>
            <w:r w:rsidRPr="0099401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99401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ط</w:t>
            </w:r>
            <w:r w:rsidRPr="0099401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سنار</w:t>
            </w:r>
            <w:r w:rsidRPr="0099401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99401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و</w:t>
            </w:r>
            <w:r w:rsidRPr="0099401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</w:t>
            </w:r>
            <w:r w:rsidRPr="0099401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99401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ک</w:t>
            </w:r>
            <w:r w:rsidRPr="0099401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کدام</w:t>
            </w:r>
            <w:r w:rsidRPr="0099401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99401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ک</w:t>
            </w:r>
            <w:r w:rsidRPr="0099401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از مناطق ز</w:t>
            </w:r>
            <w:r w:rsidRPr="0099401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99401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ر</w:t>
            </w:r>
            <w:r w:rsidRPr="0099401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اولو</w:t>
            </w:r>
            <w:r w:rsidRPr="0099401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994014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ت</w:t>
            </w:r>
            <w:r w:rsidRPr="0099401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مراقبت حشره شناس</w:t>
            </w:r>
            <w:r w:rsidRPr="00994014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994014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را دارد؟</w:t>
            </w:r>
          </w:p>
        </w:tc>
      </w:tr>
      <w:tr w:rsidR="00994014" w:rsidRPr="00B533A7" w14:paraId="35049A65" w14:textId="77777777" w:rsidTr="00E57368">
        <w:trPr>
          <w:cantSplit/>
        </w:trPr>
        <w:tc>
          <w:tcPr>
            <w:tcW w:w="794" w:type="dxa"/>
          </w:tcPr>
          <w:p w14:paraId="2F0C2804" w14:textId="77777777" w:rsidR="00994014" w:rsidRPr="00B533A7" w:rsidRDefault="00994014" w:rsidP="00E5736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67EBC9" w14:textId="77777777" w:rsidR="00994014" w:rsidRPr="00B533A7" w:rsidRDefault="00994014" w:rsidP="00E5736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CD38B1" w14:textId="77777777" w:rsidR="00994014" w:rsidRPr="00B533A7" w:rsidRDefault="00994014" w:rsidP="00E5736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994014">
              <w:rPr>
                <w:rFonts w:cs="B Nazanin"/>
                <w:b/>
                <w:bCs/>
                <w:sz w:val="20"/>
                <w:szCs w:val="20"/>
                <w:rtl/>
              </w:rPr>
              <w:t>گمرکات مرز</w:t>
            </w:r>
            <w:r w:rsidRPr="0099401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99401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بنادر</w:t>
            </w:r>
          </w:p>
        </w:tc>
      </w:tr>
      <w:tr w:rsidR="00994014" w:rsidRPr="00B533A7" w14:paraId="77934986" w14:textId="77777777" w:rsidTr="00E57368">
        <w:trPr>
          <w:cantSplit/>
        </w:trPr>
        <w:tc>
          <w:tcPr>
            <w:tcW w:w="794" w:type="dxa"/>
          </w:tcPr>
          <w:p w14:paraId="0CA3F07B" w14:textId="77777777" w:rsidR="00994014" w:rsidRPr="00B533A7" w:rsidRDefault="00994014" w:rsidP="00E5736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4D65B8" w14:textId="77777777" w:rsidR="00994014" w:rsidRPr="00B533A7" w:rsidRDefault="00994014" w:rsidP="00E5736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3FED1" w14:textId="77777777" w:rsidR="00994014" w:rsidRPr="00B533A7" w:rsidRDefault="00994014" w:rsidP="00E5736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994014">
              <w:rPr>
                <w:rFonts w:cs="B Nazanin"/>
                <w:b/>
                <w:bCs/>
                <w:sz w:val="20"/>
                <w:szCs w:val="20"/>
                <w:rtl/>
              </w:rPr>
              <w:t>محل دپو</w:t>
            </w:r>
            <w:r w:rsidRPr="0099401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99401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لاست</w:t>
            </w:r>
            <w:r w:rsidRPr="0099401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994014">
              <w:rPr>
                <w:rFonts w:cs="B Nazanin" w:hint="eastAsia"/>
                <w:b/>
                <w:bCs/>
                <w:sz w:val="20"/>
                <w:szCs w:val="20"/>
                <w:rtl/>
              </w:rPr>
              <w:t>ک</w:t>
            </w:r>
            <w:r w:rsidRPr="0099401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ها</w:t>
            </w:r>
            <w:r w:rsidRPr="0099401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99401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واردات</w:t>
            </w:r>
            <w:r w:rsidRPr="0099401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</w:tr>
      <w:tr w:rsidR="00994014" w:rsidRPr="00B533A7" w14:paraId="13DCB075" w14:textId="77777777" w:rsidTr="00E57368">
        <w:trPr>
          <w:cantSplit/>
        </w:trPr>
        <w:tc>
          <w:tcPr>
            <w:tcW w:w="794" w:type="dxa"/>
          </w:tcPr>
          <w:p w14:paraId="6878A352" w14:textId="77777777" w:rsidR="00994014" w:rsidRPr="00B533A7" w:rsidRDefault="00994014" w:rsidP="00E5736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1E748D" w14:textId="77777777" w:rsidR="00994014" w:rsidRPr="00B533A7" w:rsidRDefault="00994014" w:rsidP="00E5736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6A3769" w14:textId="77777777" w:rsidR="00994014" w:rsidRPr="00B533A7" w:rsidRDefault="00994014" w:rsidP="00E5736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994014">
              <w:rPr>
                <w:rFonts w:cs="B Nazanin"/>
                <w:b/>
                <w:bCs/>
                <w:sz w:val="20"/>
                <w:szCs w:val="20"/>
                <w:rtl/>
              </w:rPr>
              <w:t>فرودگاه ها</w:t>
            </w:r>
            <w:r w:rsidRPr="0099401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99401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</w:t>
            </w:r>
            <w:r w:rsidRPr="0099401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994014">
              <w:rPr>
                <w:rFonts w:cs="B Nazanin" w:hint="eastAsia"/>
                <w:b/>
                <w:bCs/>
                <w:sz w:val="20"/>
                <w:szCs w:val="20"/>
                <w:rtl/>
              </w:rPr>
              <w:t>ن‌الملل</w:t>
            </w:r>
            <w:r w:rsidRPr="0099401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</w:tr>
      <w:tr w:rsidR="00994014" w:rsidRPr="00B533A7" w14:paraId="331D6769" w14:textId="77777777" w:rsidTr="00E57368">
        <w:trPr>
          <w:cantSplit/>
        </w:trPr>
        <w:tc>
          <w:tcPr>
            <w:tcW w:w="794" w:type="dxa"/>
          </w:tcPr>
          <w:p w14:paraId="146A2EE8" w14:textId="77777777" w:rsidR="00994014" w:rsidRPr="00B533A7" w:rsidRDefault="00994014" w:rsidP="00E5736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9628D0" w14:textId="77777777" w:rsidR="00994014" w:rsidRPr="00D45E79" w:rsidRDefault="00994014" w:rsidP="00E5736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A885AF" w14:textId="77777777" w:rsidR="00994014" w:rsidRPr="00D45E79" w:rsidRDefault="00994014" w:rsidP="00E5736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تمام موارد بالا</w:t>
            </w:r>
          </w:p>
        </w:tc>
      </w:tr>
      <w:tr w:rsidR="00994014" w:rsidRPr="00B533A7" w14:paraId="0B7D89C9" w14:textId="77777777" w:rsidTr="00E57368">
        <w:trPr>
          <w:cantSplit/>
        </w:trPr>
        <w:tc>
          <w:tcPr>
            <w:tcW w:w="794" w:type="dxa"/>
          </w:tcPr>
          <w:p w14:paraId="0A150303" w14:textId="77777777" w:rsidR="00994014" w:rsidRPr="00B533A7" w:rsidRDefault="00994014" w:rsidP="00E5736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2131BA" w14:textId="77777777" w:rsidR="00994014" w:rsidRPr="00B533A7" w:rsidRDefault="00994014" w:rsidP="00994014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1B95FF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DA635D" w:rsidRPr="00B533A7" w14:paraId="06C92507" w14:textId="77777777" w:rsidTr="00605D58">
        <w:trPr>
          <w:cantSplit/>
        </w:trPr>
        <w:tc>
          <w:tcPr>
            <w:tcW w:w="673" w:type="dxa"/>
          </w:tcPr>
          <w:p w14:paraId="3F563765" w14:textId="77777777" w:rsidR="00DA635D" w:rsidRPr="00B533A7" w:rsidRDefault="00DA635D" w:rsidP="00605D58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6997FCC6" w14:textId="77777777" w:rsidR="00DA635D" w:rsidRPr="00B533A7" w:rsidRDefault="00DA635D" w:rsidP="00605D5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DA635D" w:rsidRPr="00B533A7" w14:paraId="3EF800B6" w14:textId="77777777" w:rsidTr="00605D58">
        <w:trPr>
          <w:cantSplit/>
        </w:trPr>
        <w:tc>
          <w:tcPr>
            <w:tcW w:w="673" w:type="dxa"/>
            <w:vAlign w:val="center"/>
          </w:tcPr>
          <w:p w14:paraId="6D9E4300" w14:textId="77777777" w:rsidR="00DA635D" w:rsidRPr="00B533A7" w:rsidRDefault="00DA635D" w:rsidP="00605D58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532" w:type="dxa"/>
            <w:gridSpan w:val="2"/>
            <w:vAlign w:val="center"/>
          </w:tcPr>
          <w:p w14:paraId="6B7D3F73" w14:textId="77777777" w:rsidR="00DA635D" w:rsidRPr="00B533A7" w:rsidRDefault="00DA635D" w:rsidP="00605D58">
            <w:pPr>
              <w:ind w:left="360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DA635D">
              <w:rPr>
                <w:b/>
                <w:bCs/>
                <w:rtl/>
              </w:rPr>
              <w:t>کدام جمله صح</w:t>
            </w:r>
            <w:r w:rsidRPr="00DA635D">
              <w:rPr>
                <w:rFonts w:hint="cs"/>
                <w:b/>
                <w:bCs/>
                <w:rtl/>
              </w:rPr>
              <w:t>ی</w:t>
            </w:r>
            <w:r w:rsidRPr="00DA635D">
              <w:rPr>
                <w:rFonts w:hint="eastAsia"/>
                <w:b/>
                <w:bCs/>
                <w:rtl/>
              </w:rPr>
              <w:t>ح</w:t>
            </w:r>
            <w:r w:rsidRPr="00DA635D">
              <w:rPr>
                <w:b/>
                <w:bCs/>
                <w:rtl/>
              </w:rPr>
              <w:t xml:space="preserve"> نم</w:t>
            </w:r>
            <w:r w:rsidRPr="00DA635D">
              <w:rPr>
                <w:rFonts w:hint="cs"/>
                <w:b/>
                <w:bCs/>
                <w:rtl/>
              </w:rPr>
              <w:t>ی</w:t>
            </w:r>
            <w:r w:rsidRPr="00DA635D">
              <w:rPr>
                <w:b/>
                <w:bCs/>
                <w:rtl/>
              </w:rPr>
              <w:t xml:space="preserve"> باشد؟</w:t>
            </w:r>
          </w:p>
        </w:tc>
      </w:tr>
      <w:tr w:rsidR="00DA635D" w:rsidRPr="00B533A7" w14:paraId="4FB505D2" w14:textId="77777777" w:rsidTr="00605D58">
        <w:trPr>
          <w:cantSplit/>
        </w:trPr>
        <w:tc>
          <w:tcPr>
            <w:tcW w:w="673" w:type="dxa"/>
          </w:tcPr>
          <w:p w14:paraId="4B40092D" w14:textId="77777777" w:rsidR="00DA635D" w:rsidRPr="00B533A7" w:rsidRDefault="00DA635D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ACF2FD" w14:textId="77777777" w:rsidR="00DA635D" w:rsidRPr="00B533A7" w:rsidRDefault="00DA635D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6FF2C679" w14:textId="77777777" w:rsidR="00DA635D" w:rsidRPr="00B533A7" w:rsidRDefault="00DA635D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پشه ماده </w:t>
            </w:r>
            <w:r w:rsidRPr="00DA635D">
              <w:rPr>
                <w:rFonts w:cs="B Nazanin"/>
                <w:b/>
                <w:bCs/>
                <w:sz w:val="20"/>
                <w:szCs w:val="20"/>
              </w:rPr>
              <w:t>Aedes aegypti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خونخوار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از انسان را به خونخوار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از پستانداران اهل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ترج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 w:hint="eastAsia"/>
                <w:b/>
                <w:bCs/>
                <w:sz w:val="20"/>
                <w:szCs w:val="20"/>
                <w:rtl/>
              </w:rPr>
              <w:t>ح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 w:hint="eastAsia"/>
                <w:b/>
                <w:bCs/>
                <w:sz w:val="20"/>
                <w:szCs w:val="20"/>
                <w:rtl/>
              </w:rPr>
              <w:t>دهد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DA635D" w:rsidRPr="00B533A7" w14:paraId="6EDF3673" w14:textId="77777777" w:rsidTr="00605D58">
        <w:trPr>
          <w:cantSplit/>
        </w:trPr>
        <w:tc>
          <w:tcPr>
            <w:tcW w:w="673" w:type="dxa"/>
          </w:tcPr>
          <w:p w14:paraId="6EAD187C" w14:textId="77777777" w:rsidR="00DA635D" w:rsidRPr="00B533A7" w:rsidRDefault="00DA635D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914D07" w14:textId="77777777" w:rsidR="00DA635D" w:rsidRPr="00B533A7" w:rsidRDefault="00DA635D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3E44C24F" w14:textId="77777777" w:rsidR="00DA635D" w:rsidRPr="00B533A7" w:rsidRDefault="00DA635D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پشه </w:t>
            </w:r>
            <w:r w:rsidRPr="00DA635D">
              <w:rPr>
                <w:rFonts w:cs="B Nazanin"/>
                <w:b/>
                <w:bCs/>
                <w:sz w:val="20"/>
                <w:szCs w:val="20"/>
              </w:rPr>
              <w:t>Aedes albopictus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درجه حرارت ز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صفر را تحمل م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 w:hint="eastAsia"/>
                <w:b/>
                <w:bCs/>
                <w:sz w:val="20"/>
                <w:szCs w:val="20"/>
                <w:rtl/>
              </w:rPr>
              <w:t>کند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DA635D" w:rsidRPr="00B533A7" w14:paraId="67F215D6" w14:textId="77777777" w:rsidTr="00605D58">
        <w:trPr>
          <w:cantSplit/>
        </w:trPr>
        <w:tc>
          <w:tcPr>
            <w:tcW w:w="673" w:type="dxa"/>
          </w:tcPr>
          <w:p w14:paraId="0438D8B6" w14:textId="77777777" w:rsidR="00DA635D" w:rsidRPr="00B533A7" w:rsidRDefault="00DA635D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DE6635" w14:textId="77777777" w:rsidR="00DA635D" w:rsidRPr="00D45E79" w:rsidRDefault="00DA635D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5603B98C" w14:textId="77777777" w:rsidR="00DA635D" w:rsidRPr="00D45E79" w:rsidRDefault="00DA635D" w:rsidP="00605D5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پشه ماده 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</w:rPr>
              <w:t>Aedes aegypti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در هر بار خونخوار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تنها از 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ک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م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زبان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خونخوار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م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کند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.</w:t>
            </w:r>
          </w:p>
        </w:tc>
      </w:tr>
      <w:tr w:rsidR="00DA635D" w:rsidRPr="00B533A7" w14:paraId="687D889C" w14:textId="77777777" w:rsidTr="00605D58">
        <w:trPr>
          <w:cantSplit/>
        </w:trPr>
        <w:tc>
          <w:tcPr>
            <w:tcW w:w="673" w:type="dxa"/>
          </w:tcPr>
          <w:p w14:paraId="4D3C94BF" w14:textId="77777777" w:rsidR="00DA635D" w:rsidRPr="00B533A7" w:rsidRDefault="00DA635D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2353B5" w14:textId="77777777" w:rsidR="00DA635D" w:rsidRPr="00B533A7" w:rsidRDefault="00DA635D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6E4F04F1" w14:textId="77777777" w:rsidR="00DA635D" w:rsidRPr="00B533A7" w:rsidRDefault="00DA635D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>طغ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 w:hint="eastAsia"/>
                <w:b/>
                <w:bCs/>
                <w:sz w:val="20"/>
                <w:szCs w:val="20"/>
                <w:rtl/>
              </w:rPr>
              <w:t>ان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ز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 w:hint="eastAsia"/>
                <w:b/>
                <w:bCs/>
                <w:sz w:val="20"/>
                <w:szCs w:val="20"/>
                <w:rtl/>
              </w:rPr>
              <w:t>کا،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چ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 w:hint="eastAsia"/>
                <w:b/>
                <w:bCs/>
                <w:sz w:val="20"/>
                <w:szCs w:val="20"/>
                <w:rtl/>
              </w:rPr>
              <w:t>کونگون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تب دنگ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مناطق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که </w:t>
            </w:r>
            <w:r w:rsidRPr="00DA635D">
              <w:rPr>
                <w:rFonts w:cs="B Nazanin"/>
                <w:b/>
                <w:bCs/>
                <w:sz w:val="20"/>
                <w:szCs w:val="20"/>
              </w:rPr>
              <w:t>Aedes albopictus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فقط حضور دارد نسبت به مناطق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که  </w:t>
            </w:r>
            <w:r w:rsidRPr="00DA635D">
              <w:rPr>
                <w:rFonts w:cs="B Nazanin"/>
                <w:b/>
                <w:bCs/>
                <w:sz w:val="20"/>
                <w:szCs w:val="20"/>
              </w:rPr>
              <w:t>Aedes aegypti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ناقل است شدت کمتر</w:t>
            </w:r>
            <w:r w:rsidRPr="00DA635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A635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دارد.</w:t>
            </w:r>
          </w:p>
        </w:tc>
      </w:tr>
      <w:tr w:rsidR="00DA635D" w:rsidRPr="00B533A7" w14:paraId="047B0D87" w14:textId="77777777" w:rsidTr="00DA635D">
        <w:trPr>
          <w:cantSplit/>
          <w:trHeight w:val="368"/>
        </w:trPr>
        <w:tc>
          <w:tcPr>
            <w:tcW w:w="673" w:type="dxa"/>
          </w:tcPr>
          <w:p w14:paraId="32EEBAA4" w14:textId="77777777" w:rsidR="00DA635D" w:rsidRPr="00B533A7" w:rsidRDefault="00DA635D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0B7AE39F" w14:textId="77777777" w:rsidR="00DA635D" w:rsidRPr="00B533A7" w:rsidRDefault="00DA635D" w:rsidP="00DA63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</w:tbl>
    <w:p w14:paraId="7FC2A172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8B89576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C4AC43C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B56E8A5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4027DA48" w14:textId="77777777" w:rsidR="005F062B" w:rsidRPr="00B533A7" w:rsidRDefault="005F062B" w:rsidP="005F062B">
      <w:pPr>
        <w:bidi w:val="0"/>
        <w:jc w:val="center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5F062B" w:rsidRPr="00B533A7" w14:paraId="7E8A8273" w14:textId="77777777" w:rsidTr="00E62CBE">
        <w:trPr>
          <w:cantSplit/>
        </w:trPr>
        <w:tc>
          <w:tcPr>
            <w:tcW w:w="673" w:type="dxa"/>
          </w:tcPr>
          <w:p w14:paraId="53EDDBEA" w14:textId="77777777" w:rsidR="005F062B" w:rsidRPr="00B533A7" w:rsidRDefault="005F062B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671A7F17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5F062B" w:rsidRPr="00B533A7" w14:paraId="4395DB8F" w14:textId="77777777" w:rsidTr="00E62CBE">
        <w:trPr>
          <w:cantSplit/>
        </w:trPr>
        <w:tc>
          <w:tcPr>
            <w:tcW w:w="673" w:type="dxa"/>
            <w:vAlign w:val="center"/>
          </w:tcPr>
          <w:p w14:paraId="22BB619A" w14:textId="77777777" w:rsidR="005F062B" w:rsidRPr="00B533A7" w:rsidRDefault="00973D91" w:rsidP="00DA635D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DA63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532" w:type="dxa"/>
            <w:gridSpan w:val="2"/>
            <w:vAlign w:val="center"/>
          </w:tcPr>
          <w:p w14:paraId="099C131C" w14:textId="77777777" w:rsidR="005F062B" w:rsidRPr="00B533A7" w:rsidRDefault="00AE0DC0" w:rsidP="00C1187C">
            <w:pPr>
              <w:ind w:left="360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AE0DC0">
              <w:rPr>
                <w:b/>
                <w:bCs/>
                <w:rtl/>
              </w:rPr>
              <w:t>مهمتر</w:t>
            </w:r>
            <w:r w:rsidRPr="00AE0DC0">
              <w:rPr>
                <w:rFonts w:hint="cs"/>
                <w:b/>
                <w:bCs/>
                <w:rtl/>
              </w:rPr>
              <w:t>ی</w:t>
            </w:r>
            <w:r w:rsidRPr="00AE0DC0">
              <w:rPr>
                <w:rFonts w:hint="eastAsia"/>
                <w:b/>
                <w:bCs/>
                <w:rtl/>
              </w:rPr>
              <w:t>ن</w:t>
            </w:r>
            <w:r w:rsidRPr="00AE0DC0">
              <w:rPr>
                <w:b/>
                <w:bCs/>
                <w:rtl/>
              </w:rPr>
              <w:t xml:space="preserve"> علت گسترش جهان</w:t>
            </w:r>
            <w:r w:rsidRPr="00AE0DC0">
              <w:rPr>
                <w:rFonts w:hint="cs"/>
                <w:b/>
                <w:bCs/>
                <w:rtl/>
              </w:rPr>
              <w:t>ی</w:t>
            </w:r>
            <w:r w:rsidRPr="00AE0DC0">
              <w:rPr>
                <w:b/>
                <w:bCs/>
                <w:rtl/>
              </w:rPr>
              <w:t xml:space="preserve"> دو ناقل </w:t>
            </w:r>
            <w:r w:rsidRPr="00AE0DC0">
              <w:rPr>
                <w:b/>
                <w:bCs/>
              </w:rPr>
              <w:t>Aedes albopictus</w:t>
            </w:r>
            <w:r w:rsidRPr="00AE0DC0">
              <w:rPr>
                <w:b/>
                <w:bCs/>
                <w:rtl/>
              </w:rPr>
              <w:t xml:space="preserve"> و </w:t>
            </w:r>
            <w:r w:rsidRPr="00AE0DC0">
              <w:rPr>
                <w:b/>
                <w:bCs/>
              </w:rPr>
              <w:t>Aedes aegypti</w:t>
            </w:r>
            <w:r w:rsidRPr="00AE0DC0">
              <w:rPr>
                <w:b/>
                <w:bCs/>
                <w:rtl/>
              </w:rPr>
              <w:t xml:space="preserve">  تا کنون چه بوده است؟</w:t>
            </w:r>
          </w:p>
        </w:tc>
      </w:tr>
      <w:tr w:rsidR="005F062B" w:rsidRPr="00B533A7" w14:paraId="31BE96A7" w14:textId="77777777" w:rsidTr="00E62CBE">
        <w:trPr>
          <w:cantSplit/>
        </w:trPr>
        <w:tc>
          <w:tcPr>
            <w:tcW w:w="673" w:type="dxa"/>
          </w:tcPr>
          <w:p w14:paraId="6714D43D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1F1974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35204332" w14:textId="77777777" w:rsidR="005F062B" w:rsidRPr="00B533A7" w:rsidRDefault="00AE0DC0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AE0DC0">
              <w:rPr>
                <w:rFonts w:cs="B Nazanin"/>
                <w:b/>
                <w:bCs/>
                <w:sz w:val="20"/>
                <w:szCs w:val="20"/>
                <w:rtl/>
              </w:rPr>
              <w:t>ورود و خروج غ</w:t>
            </w:r>
            <w:r w:rsidRPr="00AE0DC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E0DC0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AE0DC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مجاز اتباع از مرزها</w:t>
            </w:r>
          </w:p>
        </w:tc>
      </w:tr>
      <w:tr w:rsidR="005F062B" w:rsidRPr="00B533A7" w14:paraId="03D92A98" w14:textId="77777777" w:rsidTr="00E62CBE">
        <w:trPr>
          <w:cantSplit/>
        </w:trPr>
        <w:tc>
          <w:tcPr>
            <w:tcW w:w="673" w:type="dxa"/>
          </w:tcPr>
          <w:p w14:paraId="77A65510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1A4332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61909CB8" w14:textId="77777777" w:rsidR="005F062B" w:rsidRPr="00B533A7" w:rsidRDefault="00AE0DC0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AE0DC0">
              <w:rPr>
                <w:rFonts w:cs="B Nazanin"/>
                <w:b/>
                <w:bCs/>
                <w:sz w:val="20"/>
                <w:szCs w:val="20"/>
                <w:rtl/>
              </w:rPr>
              <w:t>نبود قوان</w:t>
            </w:r>
            <w:r w:rsidRPr="00AE0DC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E0DC0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AE0DC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E0DC0">
              <w:rPr>
                <w:rFonts w:cs="B Nazanin"/>
                <w:b/>
                <w:bCs/>
                <w:sz w:val="20"/>
                <w:szCs w:val="20"/>
              </w:rPr>
              <w:t>IHR</w:t>
            </w:r>
            <w:r w:rsidRPr="00AE0DC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برا</w:t>
            </w:r>
            <w:r w:rsidRPr="00AE0DC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E0DC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ناقل</w:t>
            </w:r>
            <w:r w:rsidRPr="00AE0DC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E0DC0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</w:p>
        </w:tc>
      </w:tr>
      <w:tr w:rsidR="005F062B" w:rsidRPr="00B533A7" w14:paraId="2308EFD6" w14:textId="77777777" w:rsidTr="00E62CBE">
        <w:trPr>
          <w:cantSplit/>
        </w:trPr>
        <w:tc>
          <w:tcPr>
            <w:tcW w:w="673" w:type="dxa"/>
          </w:tcPr>
          <w:p w14:paraId="3D43C456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CFFD24" w14:textId="77777777" w:rsidR="005F062B" w:rsidRPr="00D45E79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252F4F7B" w14:textId="6A452C50" w:rsidR="005F062B" w:rsidRPr="00D45E79" w:rsidRDefault="00AE0DC0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سفرها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ب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ن</w:t>
            </w: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الملل و تجارت لاست</w:t>
            </w:r>
            <w:r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D45E7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ک</w:t>
            </w:r>
            <w:r w:rsidR="00D45E79" w:rsidRPr="00D45E7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 و لاکی بامبو</w:t>
            </w:r>
          </w:p>
        </w:tc>
      </w:tr>
      <w:tr w:rsidR="005F062B" w:rsidRPr="00B533A7" w14:paraId="11995389" w14:textId="77777777" w:rsidTr="00E62CBE">
        <w:trPr>
          <w:cantSplit/>
        </w:trPr>
        <w:tc>
          <w:tcPr>
            <w:tcW w:w="673" w:type="dxa"/>
          </w:tcPr>
          <w:p w14:paraId="28E5A987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A57025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1ECBF597" w14:textId="77777777" w:rsidR="005F062B" w:rsidRPr="00B533A7" w:rsidRDefault="00AE0DC0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AE0DC0">
              <w:rPr>
                <w:rFonts w:cs="B Nazanin"/>
                <w:b/>
                <w:bCs/>
                <w:sz w:val="20"/>
                <w:szCs w:val="20"/>
                <w:rtl/>
              </w:rPr>
              <w:t>ضعف نظام مراقبت و ب</w:t>
            </w:r>
            <w:r w:rsidRPr="00AE0DC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E0DC0">
              <w:rPr>
                <w:rFonts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Pr="00AE0DC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E0DC0">
              <w:rPr>
                <w:rFonts w:cs="B Nazanin" w:hint="eastAsia"/>
                <w:b/>
                <w:bCs/>
                <w:sz w:val="20"/>
                <w:szCs w:val="20"/>
                <w:rtl/>
              </w:rPr>
              <w:t>اب</w:t>
            </w:r>
            <w:r w:rsidRPr="00AE0DC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E0DC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</w:t>
            </w:r>
            <w:r w:rsidRPr="00AE0DC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E0DC0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AE0DC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الملل</w:t>
            </w:r>
            <w:r w:rsidRPr="00AE0DC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</w:tr>
      <w:tr w:rsidR="005F062B" w:rsidRPr="00B533A7" w14:paraId="7ABDC964" w14:textId="77777777" w:rsidTr="00E62CBE">
        <w:trPr>
          <w:cantSplit/>
        </w:trPr>
        <w:tc>
          <w:tcPr>
            <w:tcW w:w="673" w:type="dxa"/>
          </w:tcPr>
          <w:p w14:paraId="422672A8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5809603C" w14:textId="77777777" w:rsidR="005F062B" w:rsidRPr="00B533A7" w:rsidRDefault="005F062B" w:rsidP="00D154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</w:tbl>
    <w:p w14:paraId="5DE3FB3C" w14:textId="77777777" w:rsidR="005F062B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E2A1B05" w14:textId="77777777" w:rsidR="0003193A" w:rsidRDefault="0003193A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05B49B7" w14:textId="77777777" w:rsidR="0003193A" w:rsidRDefault="0003193A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9279C1D" w14:textId="77777777" w:rsidR="0003193A" w:rsidRDefault="0003193A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F9CEBF1" w14:textId="77777777" w:rsidR="0003193A" w:rsidRDefault="0003193A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2143187" w14:textId="77777777" w:rsidR="0003193A" w:rsidRDefault="0003193A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BBCCBA1" w14:textId="77777777" w:rsidR="0003193A" w:rsidRDefault="0003193A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03193A" w:rsidRPr="00B533A7" w14:paraId="331328CB" w14:textId="77777777" w:rsidTr="00605D58">
        <w:trPr>
          <w:cantSplit/>
        </w:trPr>
        <w:tc>
          <w:tcPr>
            <w:tcW w:w="673" w:type="dxa"/>
          </w:tcPr>
          <w:p w14:paraId="04DCB330" w14:textId="77777777" w:rsidR="0003193A" w:rsidRPr="00B533A7" w:rsidRDefault="0003193A" w:rsidP="00605D58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21D2E7CB" w14:textId="77777777" w:rsidR="0003193A" w:rsidRPr="00B533A7" w:rsidRDefault="0003193A" w:rsidP="00605D5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03193A" w:rsidRPr="00B533A7" w14:paraId="1023C972" w14:textId="77777777" w:rsidTr="00605D58">
        <w:trPr>
          <w:cantSplit/>
        </w:trPr>
        <w:tc>
          <w:tcPr>
            <w:tcW w:w="673" w:type="dxa"/>
            <w:vAlign w:val="center"/>
          </w:tcPr>
          <w:p w14:paraId="0110C99E" w14:textId="77777777" w:rsidR="0003193A" w:rsidRPr="00B533A7" w:rsidRDefault="0003193A" w:rsidP="0003193A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532" w:type="dxa"/>
            <w:gridSpan w:val="2"/>
            <w:vAlign w:val="center"/>
          </w:tcPr>
          <w:p w14:paraId="7C136C04" w14:textId="77777777" w:rsidR="0003193A" w:rsidRPr="00B533A7" w:rsidRDefault="0003193A" w:rsidP="00605D58">
            <w:pPr>
              <w:ind w:left="360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03193A">
              <w:rPr>
                <w:b/>
                <w:bCs/>
                <w:rtl/>
              </w:rPr>
              <w:t>تناوب چکها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b/>
                <w:bCs/>
                <w:rtl/>
              </w:rPr>
              <w:t xml:space="preserve"> حشره شناس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b/>
                <w:bCs/>
                <w:rtl/>
              </w:rPr>
              <w:t xml:space="preserve"> برنامه مراقبت آئدسها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b/>
                <w:bCs/>
                <w:rtl/>
              </w:rPr>
              <w:t xml:space="preserve"> مهاجم چند روز 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rFonts w:hint="eastAsia"/>
                <w:b/>
                <w:bCs/>
                <w:rtl/>
              </w:rPr>
              <w:t>کبار</w:t>
            </w:r>
            <w:r w:rsidRPr="0003193A">
              <w:rPr>
                <w:b/>
                <w:bCs/>
                <w:rtl/>
              </w:rPr>
              <w:t xml:space="preserve"> هست؟</w:t>
            </w:r>
          </w:p>
        </w:tc>
      </w:tr>
      <w:tr w:rsidR="0003193A" w:rsidRPr="00B533A7" w14:paraId="450B7302" w14:textId="77777777" w:rsidTr="00605D58">
        <w:trPr>
          <w:cantSplit/>
        </w:trPr>
        <w:tc>
          <w:tcPr>
            <w:tcW w:w="673" w:type="dxa"/>
          </w:tcPr>
          <w:p w14:paraId="47F3E052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F195AF" w14:textId="77777777" w:rsidR="0003193A" w:rsidRPr="00B533A7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5C0849FE" w14:textId="77777777" w:rsidR="0003193A" w:rsidRPr="00B533A7" w:rsidRDefault="0003193A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3193A">
              <w:rPr>
                <w:rFonts w:cs="B Nazanin"/>
                <w:b/>
                <w:bCs/>
                <w:sz w:val="20"/>
                <w:szCs w:val="20"/>
                <w:rtl/>
              </w:rPr>
              <w:t>5 روز</w:t>
            </w:r>
          </w:p>
        </w:tc>
      </w:tr>
      <w:tr w:rsidR="0003193A" w:rsidRPr="00B533A7" w14:paraId="1B2A6F90" w14:textId="77777777" w:rsidTr="00605D58">
        <w:trPr>
          <w:cantSplit/>
        </w:trPr>
        <w:tc>
          <w:tcPr>
            <w:tcW w:w="673" w:type="dxa"/>
          </w:tcPr>
          <w:p w14:paraId="6347F67B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C7B5F5" w14:textId="77777777" w:rsidR="0003193A" w:rsidRPr="00B533A7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3A9C59B6" w14:textId="77777777" w:rsidR="0003193A" w:rsidRPr="00B533A7" w:rsidRDefault="0003193A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3193A">
              <w:rPr>
                <w:rFonts w:cs="B Nazanin"/>
                <w:b/>
                <w:bCs/>
                <w:sz w:val="20"/>
                <w:szCs w:val="20"/>
                <w:rtl/>
              </w:rPr>
              <w:t xml:space="preserve">10 روز            </w:t>
            </w:r>
          </w:p>
        </w:tc>
      </w:tr>
      <w:tr w:rsidR="0003193A" w:rsidRPr="00B533A7" w14:paraId="16EFCB27" w14:textId="77777777" w:rsidTr="00605D58">
        <w:trPr>
          <w:cantSplit/>
        </w:trPr>
        <w:tc>
          <w:tcPr>
            <w:tcW w:w="673" w:type="dxa"/>
          </w:tcPr>
          <w:p w14:paraId="4606B5FD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807A1D" w14:textId="77777777" w:rsidR="0003193A" w:rsidRPr="00B533A7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7DD95DC8" w14:textId="77777777" w:rsidR="0003193A" w:rsidRPr="00B533A7" w:rsidRDefault="0003193A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3193A">
              <w:rPr>
                <w:rFonts w:cs="B Nazanin"/>
                <w:b/>
                <w:bCs/>
                <w:sz w:val="20"/>
                <w:szCs w:val="20"/>
                <w:rtl/>
              </w:rPr>
              <w:t xml:space="preserve">30 روز                  </w:t>
            </w:r>
          </w:p>
        </w:tc>
      </w:tr>
      <w:tr w:rsidR="0003193A" w:rsidRPr="00B533A7" w14:paraId="53C5B944" w14:textId="77777777" w:rsidTr="00605D58">
        <w:trPr>
          <w:cantSplit/>
        </w:trPr>
        <w:tc>
          <w:tcPr>
            <w:tcW w:w="673" w:type="dxa"/>
          </w:tcPr>
          <w:p w14:paraId="085156A3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7558EC" w14:textId="77777777" w:rsidR="0003193A" w:rsidRPr="00D45E79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45E7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37E127EE" w14:textId="77777777" w:rsidR="0003193A" w:rsidRPr="00D45E79" w:rsidRDefault="0003193A" w:rsidP="00605D5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45E7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15 روز</w:t>
            </w:r>
          </w:p>
        </w:tc>
      </w:tr>
      <w:tr w:rsidR="0003193A" w:rsidRPr="00B533A7" w14:paraId="391A7B13" w14:textId="77777777" w:rsidTr="00605D58">
        <w:trPr>
          <w:cantSplit/>
        </w:trPr>
        <w:tc>
          <w:tcPr>
            <w:tcW w:w="673" w:type="dxa"/>
          </w:tcPr>
          <w:p w14:paraId="63613D71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247F0CCB" w14:textId="77777777" w:rsidR="0003193A" w:rsidRPr="00B533A7" w:rsidRDefault="0003193A" w:rsidP="00605D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</w:tbl>
    <w:p w14:paraId="47F04BA3" w14:textId="77777777" w:rsidR="0003193A" w:rsidRDefault="0003193A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03193A" w:rsidRPr="00B533A7" w14:paraId="34E5287F" w14:textId="77777777" w:rsidTr="00605D58">
        <w:trPr>
          <w:cantSplit/>
        </w:trPr>
        <w:tc>
          <w:tcPr>
            <w:tcW w:w="673" w:type="dxa"/>
          </w:tcPr>
          <w:p w14:paraId="68928DD8" w14:textId="77777777" w:rsidR="0003193A" w:rsidRPr="00B533A7" w:rsidRDefault="0003193A" w:rsidP="00605D58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59588B4F" w14:textId="77777777" w:rsidR="0003193A" w:rsidRPr="00B533A7" w:rsidRDefault="0003193A" w:rsidP="00605D5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03193A" w:rsidRPr="00B533A7" w14:paraId="5C83863C" w14:textId="77777777" w:rsidTr="00605D58">
        <w:trPr>
          <w:cantSplit/>
        </w:trPr>
        <w:tc>
          <w:tcPr>
            <w:tcW w:w="673" w:type="dxa"/>
            <w:vAlign w:val="center"/>
          </w:tcPr>
          <w:p w14:paraId="564F5EF6" w14:textId="77777777" w:rsidR="0003193A" w:rsidRPr="00B533A7" w:rsidRDefault="0003193A" w:rsidP="00605D58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532" w:type="dxa"/>
            <w:gridSpan w:val="2"/>
            <w:vAlign w:val="center"/>
          </w:tcPr>
          <w:p w14:paraId="3DFAE081" w14:textId="77777777" w:rsidR="0003193A" w:rsidRPr="00B533A7" w:rsidRDefault="0003193A" w:rsidP="00605D58">
            <w:pPr>
              <w:ind w:left="360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03193A">
              <w:rPr>
                <w:b/>
                <w:bCs/>
                <w:rtl/>
              </w:rPr>
              <w:t>در ب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rFonts w:hint="eastAsia"/>
                <w:b/>
                <w:bCs/>
                <w:rtl/>
              </w:rPr>
              <w:t>مار</w:t>
            </w:r>
            <w:r w:rsidRPr="0003193A">
              <w:rPr>
                <w:b/>
                <w:bCs/>
                <w:rtl/>
              </w:rPr>
              <w:t xml:space="preserve"> مشکوک به دنگ وجود 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rFonts w:hint="eastAsia"/>
                <w:b/>
                <w:bCs/>
                <w:rtl/>
              </w:rPr>
              <w:t>افته</w:t>
            </w:r>
            <w:r w:rsidRPr="0003193A">
              <w:rPr>
                <w:b/>
                <w:bCs/>
                <w:rtl/>
              </w:rPr>
              <w:t xml:space="preserve"> ها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b/>
                <w:bCs/>
                <w:rtl/>
              </w:rPr>
              <w:t xml:space="preserve"> ز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rFonts w:hint="eastAsia"/>
                <w:b/>
                <w:bCs/>
                <w:rtl/>
              </w:rPr>
              <w:t>ر</w:t>
            </w:r>
            <w:r w:rsidRPr="0003193A">
              <w:rPr>
                <w:b/>
                <w:bCs/>
                <w:rtl/>
              </w:rPr>
              <w:t xml:space="preserve">  دل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rFonts w:hint="eastAsia"/>
                <w:b/>
                <w:bCs/>
                <w:rtl/>
              </w:rPr>
              <w:t>ل</w:t>
            </w:r>
            <w:r w:rsidRPr="0003193A">
              <w:rPr>
                <w:b/>
                <w:bCs/>
                <w:rtl/>
              </w:rPr>
              <w:t xml:space="preserve"> دنگ شد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rFonts w:hint="eastAsia"/>
                <w:b/>
                <w:bCs/>
                <w:rtl/>
              </w:rPr>
              <w:t>د</w:t>
            </w:r>
            <w:r w:rsidRPr="0003193A">
              <w:rPr>
                <w:b/>
                <w:bCs/>
                <w:rtl/>
              </w:rPr>
              <w:t xml:space="preserve"> م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b/>
                <w:bCs/>
                <w:rtl/>
              </w:rPr>
              <w:t xml:space="preserve"> باشد به جز؟</w:t>
            </w:r>
          </w:p>
        </w:tc>
      </w:tr>
      <w:tr w:rsidR="0003193A" w:rsidRPr="00B533A7" w14:paraId="39A72AF5" w14:textId="77777777" w:rsidTr="00605D58">
        <w:trPr>
          <w:cantSplit/>
        </w:trPr>
        <w:tc>
          <w:tcPr>
            <w:tcW w:w="673" w:type="dxa"/>
          </w:tcPr>
          <w:p w14:paraId="3CC18FAD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B1BE8E" w14:textId="77777777" w:rsidR="0003193A" w:rsidRPr="00B533A7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05E83E35" w14:textId="77777777" w:rsidR="0003193A" w:rsidRPr="00B533A7" w:rsidRDefault="0003193A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3193A">
              <w:rPr>
                <w:rFonts w:cs="B Nazanin"/>
                <w:b/>
                <w:bCs/>
                <w:sz w:val="20"/>
                <w:szCs w:val="20"/>
                <w:rtl/>
              </w:rPr>
              <w:t>وجود شواهد شد</w:t>
            </w:r>
            <w:r w:rsidRPr="0003193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3193A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03193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نشت پلاسما  </w:t>
            </w:r>
          </w:p>
        </w:tc>
      </w:tr>
      <w:tr w:rsidR="0003193A" w:rsidRPr="00B533A7" w14:paraId="44C1F479" w14:textId="77777777" w:rsidTr="00605D58">
        <w:trPr>
          <w:cantSplit/>
        </w:trPr>
        <w:tc>
          <w:tcPr>
            <w:tcW w:w="673" w:type="dxa"/>
          </w:tcPr>
          <w:p w14:paraId="5D27B937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F9665E" w14:textId="77777777" w:rsidR="0003193A" w:rsidRPr="00B533A7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15D919DD" w14:textId="77777777" w:rsidR="0003193A" w:rsidRPr="00B533A7" w:rsidRDefault="0003193A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3193A">
              <w:rPr>
                <w:rFonts w:cs="B Nazanin"/>
                <w:b/>
                <w:bCs/>
                <w:sz w:val="20"/>
                <w:szCs w:val="20"/>
                <w:rtl/>
              </w:rPr>
              <w:t>خونر</w:t>
            </w:r>
            <w:r w:rsidRPr="0003193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3193A">
              <w:rPr>
                <w:rFonts w:cs="B Nazanin" w:hint="eastAsia"/>
                <w:b/>
                <w:bCs/>
                <w:sz w:val="20"/>
                <w:szCs w:val="20"/>
                <w:rtl/>
              </w:rPr>
              <w:t>ز</w:t>
            </w:r>
            <w:r w:rsidRPr="0003193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3193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شد</w:t>
            </w:r>
            <w:r w:rsidRPr="0003193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3193A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</w:tr>
      <w:tr w:rsidR="0003193A" w:rsidRPr="00B533A7" w14:paraId="05541D6D" w14:textId="77777777" w:rsidTr="00605D58">
        <w:trPr>
          <w:cantSplit/>
        </w:trPr>
        <w:tc>
          <w:tcPr>
            <w:tcW w:w="673" w:type="dxa"/>
          </w:tcPr>
          <w:p w14:paraId="5FCCA0D8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4364F8" w14:textId="77777777" w:rsidR="0003193A" w:rsidRPr="00B533A7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5C856A83" w14:textId="77777777" w:rsidR="0003193A" w:rsidRPr="00B533A7" w:rsidRDefault="0003193A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3193A">
              <w:rPr>
                <w:rFonts w:cs="B Nazanin"/>
                <w:b/>
                <w:bCs/>
                <w:sz w:val="20"/>
                <w:szCs w:val="20"/>
                <w:rtl/>
              </w:rPr>
              <w:t>نارسا</w:t>
            </w:r>
            <w:r w:rsidRPr="0003193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03193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شد</w:t>
            </w:r>
            <w:r w:rsidRPr="0003193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3193A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03193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اعضا  </w:t>
            </w:r>
          </w:p>
        </w:tc>
      </w:tr>
      <w:tr w:rsidR="0003193A" w:rsidRPr="00B533A7" w14:paraId="07E4B211" w14:textId="77777777" w:rsidTr="00605D58">
        <w:trPr>
          <w:cantSplit/>
        </w:trPr>
        <w:tc>
          <w:tcPr>
            <w:tcW w:w="673" w:type="dxa"/>
          </w:tcPr>
          <w:p w14:paraId="06F99F6A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655D8E" w14:textId="77777777" w:rsidR="0003193A" w:rsidRPr="003E6E89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18C2E555" w14:textId="77777777" w:rsidR="0003193A" w:rsidRPr="003E6E89" w:rsidRDefault="0003193A" w:rsidP="0003193A">
            <w:pPr>
              <w:tabs>
                <w:tab w:val="left" w:pos="1099"/>
              </w:tabs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 w:rsidRPr="003E6E8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لکوس</w:t>
            </w:r>
            <w:r w:rsidRPr="003E6E8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3E6E8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توز</w:t>
            </w:r>
          </w:p>
        </w:tc>
      </w:tr>
      <w:tr w:rsidR="0003193A" w:rsidRPr="00B533A7" w14:paraId="3D2E5798" w14:textId="77777777" w:rsidTr="00605D58">
        <w:trPr>
          <w:cantSplit/>
        </w:trPr>
        <w:tc>
          <w:tcPr>
            <w:tcW w:w="673" w:type="dxa"/>
          </w:tcPr>
          <w:p w14:paraId="6B8FF4E3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0CB2A9F2" w14:textId="77777777" w:rsidR="0003193A" w:rsidRPr="00B533A7" w:rsidRDefault="0003193A" w:rsidP="00605D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</w:tbl>
    <w:p w14:paraId="35E34247" w14:textId="77777777" w:rsidR="0003193A" w:rsidRDefault="0003193A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03193A" w:rsidRPr="00B533A7" w14:paraId="30A420B9" w14:textId="77777777" w:rsidTr="00605D58">
        <w:trPr>
          <w:cantSplit/>
        </w:trPr>
        <w:tc>
          <w:tcPr>
            <w:tcW w:w="673" w:type="dxa"/>
          </w:tcPr>
          <w:p w14:paraId="6A727262" w14:textId="77777777" w:rsidR="0003193A" w:rsidRPr="00B533A7" w:rsidRDefault="0003193A" w:rsidP="00605D58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439B1C94" w14:textId="77777777" w:rsidR="0003193A" w:rsidRPr="00B533A7" w:rsidRDefault="0003193A" w:rsidP="00605D5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03193A" w:rsidRPr="00B533A7" w14:paraId="1F556288" w14:textId="77777777" w:rsidTr="00605D58">
        <w:trPr>
          <w:cantSplit/>
        </w:trPr>
        <w:tc>
          <w:tcPr>
            <w:tcW w:w="673" w:type="dxa"/>
            <w:vAlign w:val="center"/>
          </w:tcPr>
          <w:p w14:paraId="23883393" w14:textId="77777777" w:rsidR="0003193A" w:rsidRPr="00B533A7" w:rsidRDefault="0003193A" w:rsidP="0003193A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532" w:type="dxa"/>
            <w:gridSpan w:val="2"/>
            <w:vAlign w:val="center"/>
          </w:tcPr>
          <w:p w14:paraId="3B2F4420" w14:textId="77777777" w:rsidR="0003193A" w:rsidRPr="00B533A7" w:rsidRDefault="0003193A" w:rsidP="00605D58">
            <w:pPr>
              <w:ind w:left="360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03193A">
              <w:rPr>
                <w:b/>
                <w:bCs/>
                <w:rtl/>
              </w:rPr>
              <w:t>در درمان ب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rFonts w:hint="eastAsia"/>
                <w:b/>
                <w:bCs/>
                <w:rtl/>
              </w:rPr>
              <w:t>مار</w:t>
            </w:r>
            <w:r w:rsidRPr="0003193A">
              <w:rPr>
                <w:b/>
                <w:bCs/>
                <w:rtl/>
              </w:rPr>
              <w:t xml:space="preserve"> مبتلا به دنگ شد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rFonts w:hint="eastAsia"/>
                <w:b/>
                <w:bCs/>
                <w:rtl/>
              </w:rPr>
              <w:t>د</w:t>
            </w:r>
            <w:r w:rsidRPr="0003193A">
              <w:rPr>
                <w:b/>
                <w:bCs/>
                <w:rtl/>
              </w:rPr>
              <w:t xml:space="preserve"> همه موارد ز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rFonts w:hint="eastAsia"/>
                <w:b/>
                <w:bCs/>
                <w:rtl/>
              </w:rPr>
              <w:t>ر</w:t>
            </w:r>
            <w:r w:rsidRPr="0003193A">
              <w:rPr>
                <w:b/>
                <w:bCs/>
                <w:rtl/>
              </w:rPr>
              <w:t xml:space="preserve"> صح</w:t>
            </w:r>
            <w:r w:rsidRPr="0003193A">
              <w:rPr>
                <w:rFonts w:hint="cs"/>
                <w:b/>
                <w:bCs/>
                <w:rtl/>
              </w:rPr>
              <w:t>ی</w:t>
            </w:r>
            <w:r w:rsidRPr="0003193A">
              <w:rPr>
                <w:rFonts w:hint="eastAsia"/>
                <w:b/>
                <w:bCs/>
                <w:rtl/>
              </w:rPr>
              <w:t>ح</w:t>
            </w:r>
            <w:r w:rsidRPr="0003193A">
              <w:rPr>
                <w:b/>
                <w:bCs/>
                <w:rtl/>
              </w:rPr>
              <w:t xml:space="preserve"> است به جز؟</w:t>
            </w:r>
          </w:p>
        </w:tc>
      </w:tr>
      <w:tr w:rsidR="0003193A" w:rsidRPr="00B533A7" w14:paraId="40670580" w14:textId="77777777" w:rsidTr="00605D58">
        <w:trPr>
          <w:cantSplit/>
        </w:trPr>
        <w:tc>
          <w:tcPr>
            <w:tcW w:w="673" w:type="dxa"/>
          </w:tcPr>
          <w:p w14:paraId="29B1CC41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F5B314" w14:textId="77777777" w:rsidR="0003193A" w:rsidRPr="00B533A7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00E3DB77" w14:textId="77777777" w:rsidR="0003193A" w:rsidRPr="00B533A7" w:rsidRDefault="00F6575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>کنترل دق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ق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حجم ادرار</w:t>
            </w:r>
          </w:p>
        </w:tc>
      </w:tr>
      <w:tr w:rsidR="0003193A" w:rsidRPr="00B533A7" w14:paraId="15915713" w14:textId="77777777" w:rsidTr="00605D58">
        <w:trPr>
          <w:cantSplit/>
        </w:trPr>
        <w:tc>
          <w:tcPr>
            <w:tcW w:w="673" w:type="dxa"/>
          </w:tcPr>
          <w:p w14:paraId="4B4ACBDA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7B5306" w14:textId="77777777" w:rsidR="0003193A" w:rsidRPr="00B533A7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092CC514" w14:textId="77777777" w:rsidR="0003193A" w:rsidRPr="00B533A7" w:rsidRDefault="00F6575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>تجو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ز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ما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عات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به طور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که حجم ادرار به  0.5</w:t>
            </w:r>
            <w:r w:rsidRPr="00F65756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1 </w:t>
            </w:r>
            <w:r w:rsidRPr="00F65756">
              <w:rPr>
                <w:rFonts w:cs="B Nazanin"/>
                <w:b/>
                <w:bCs/>
                <w:sz w:val="20"/>
                <w:szCs w:val="20"/>
              </w:rPr>
              <w:t>mL/kg/h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برسد.</w:t>
            </w:r>
          </w:p>
        </w:tc>
      </w:tr>
      <w:tr w:rsidR="0003193A" w:rsidRPr="00B533A7" w14:paraId="03071C05" w14:textId="77777777" w:rsidTr="00605D58">
        <w:trPr>
          <w:cantSplit/>
        </w:trPr>
        <w:tc>
          <w:tcPr>
            <w:tcW w:w="673" w:type="dxa"/>
          </w:tcPr>
          <w:p w14:paraId="03C64055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9EBAD8" w14:textId="77777777" w:rsidR="0003193A" w:rsidRPr="003E6E89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4F72D2A0" w14:textId="77777777" w:rsidR="0003193A" w:rsidRPr="003E6E89" w:rsidRDefault="00F65756" w:rsidP="00605D5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3E6E8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انجام  فور</w:t>
            </w:r>
            <w:r w:rsidRPr="003E6E8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3E6E8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Pr="003E6E89">
              <w:rPr>
                <w:rFonts w:cs="B Nazanin"/>
                <w:b/>
                <w:bCs/>
                <w:color w:val="FF0000"/>
                <w:sz w:val="20"/>
                <w:szCs w:val="20"/>
              </w:rPr>
              <w:t>nasogastric intubation</w:t>
            </w:r>
            <w:r w:rsidRPr="003E6E8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,  و تزر</w:t>
            </w:r>
            <w:r w:rsidRPr="003E6E8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3E6E8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ق</w:t>
            </w:r>
            <w:r w:rsidRPr="003E6E8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عضلان</w:t>
            </w:r>
            <w:r w:rsidRPr="003E6E8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3E6E8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  </w:t>
            </w:r>
          </w:p>
        </w:tc>
      </w:tr>
      <w:tr w:rsidR="0003193A" w:rsidRPr="00B533A7" w14:paraId="2FAEBF21" w14:textId="77777777" w:rsidTr="00605D58">
        <w:trPr>
          <w:cantSplit/>
        </w:trPr>
        <w:tc>
          <w:tcPr>
            <w:tcW w:w="673" w:type="dxa"/>
          </w:tcPr>
          <w:p w14:paraId="42CAA1C4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ACADA6" w14:textId="77777777" w:rsidR="0003193A" w:rsidRPr="00B533A7" w:rsidRDefault="0003193A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658EBB27" w14:textId="77777777" w:rsidR="0003193A" w:rsidRPr="00B533A7" w:rsidRDefault="00F65756" w:rsidP="00605D58">
            <w:pPr>
              <w:tabs>
                <w:tab w:val="left" w:pos="1099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>تجو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ز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Pr="00F65756">
              <w:rPr>
                <w:rFonts w:cs="B Nazanin"/>
                <w:b/>
                <w:bCs/>
                <w:sz w:val="20"/>
                <w:szCs w:val="20"/>
              </w:rPr>
              <w:t>Packed red blood cells or whole blood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در صورت لزوم</w:t>
            </w:r>
          </w:p>
        </w:tc>
      </w:tr>
      <w:tr w:rsidR="0003193A" w:rsidRPr="00B533A7" w14:paraId="2CDBE227" w14:textId="77777777" w:rsidTr="00605D58">
        <w:trPr>
          <w:cantSplit/>
        </w:trPr>
        <w:tc>
          <w:tcPr>
            <w:tcW w:w="673" w:type="dxa"/>
          </w:tcPr>
          <w:p w14:paraId="5DE72768" w14:textId="77777777" w:rsidR="0003193A" w:rsidRPr="00B533A7" w:rsidRDefault="0003193A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07DFB97F" w14:textId="77777777" w:rsidR="0003193A" w:rsidRPr="00B533A7" w:rsidRDefault="0003193A" w:rsidP="00605D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</w:tbl>
    <w:p w14:paraId="0A7FC1AC" w14:textId="77777777" w:rsidR="00F65756" w:rsidRDefault="00F65756" w:rsidP="00F6575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F65756" w:rsidRPr="00B533A7" w14:paraId="58908BA8" w14:textId="77777777" w:rsidTr="00605D58">
        <w:trPr>
          <w:cantSplit/>
        </w:trPr>
        <w:tc>
          <w:tcPr>
            <w:tcW w:w="673" w:type="dxa"/>
          </w:tcPr>
          <w:p w14:paraId="62358C3E" w14:textId="77777777" w:rsidR="00F65756" w:rsidRPr="00B533A7" w:rsidRDefault="00F65756" w:rsidP="00605D58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3B521F89" w14:textId="77777777" w:rsidR="00F65756" w:rsidRPr="00B533A7" w:rsidRDefault="00F65756" w:rsidP="00605D5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F65756" w:rsidRPr="00B533A7" w14:paraId="43E9FF20" w14:textId="77777777" w:rsidTr="00605D58">
        <w:trPr>
          <w:cantSplit/>
        </w:trPr>
        <w:tc>
          <w:tcPr>
            <w:tcW w:w="673" w:type="dxa"/>
            <w:vAlign w:val="center"/>
          </w:tcPr>
          <w:p w14:paraId="3C4A9169" w14:textId="77777777" w:rsidR="00F65756" w:rsidRPr="00B533A7" w:rsidRDefault="00F65756" w:rsidP="00F65756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532" w:type="dxa"/>
            <w:gridSpan w:val="2"/>
            <w:vAlign w:val="center"/>
          </w:tcPr>
          <w:p w14:paraId="13B939C5" w14:textId="77777777" w:rsidR="00F65756" w:rsidRPr="00B533A7" w:rsidRDefault="00F65756" w:rsidP="00605D58">
            <w:pPr>
              <w:ind w:left="360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F65756">
              <w:rPr>
                <w:b/>
                <w:bCs/>
                <w:rtl/>
              </w:rPr>
              <w:t>موارد ز</w:t>
            </w:r>
            <w:r w:rsidRPr="00F65756">
              <w:rPr>
                <w:rFonts w:hint="cs"/>
                <w:b/>
                <w:bCs/>
                <w:rtl/>
              </w:rPr>
              <w:t>ی</w:t>
            </w:r>
            <w:r w:rsidRPr="00F65756">
              <w:rPr>
                <w:rFonts w:hint="eastAsia"/>
                <w:b/>
                <w:bCs/>
                <w:rtl/>
              </w:rPr>
              <w:t>ر</w:t>
            </w:r>
            <w:r w:rsidRPr="00F65756">
              <w:rPr>
                <w:b/>
                <w:bCs/>
                <w:rtl/>
              </w:rPr>
              <w:t xml:space="preserve"> علا</w:t>
            </w:r>
            <w:r w:rsidRPr="00F65756">
              <w:rPr>
                <w:rFonts w:hint="cs"/>
                <w:b/>
                <w:bCs/>
                <w:rtl/>
              </w:rPr>
              <w:t>ی</w:t>
            </w:r>
            <w:r w:rsidRPr="00F65756">
              <w:rPr>
                <w:rFonts w:hint="eastAsia"/>
                <w:b/>
                <w:bCs/>
                <w:rtl/>
              </w:rPr>
              <w:t>م</w:t>
            </w:r>
            <w:r w:rsidRPr="00F65756">
              <w:rPr>
                <w:b/>
                <w:bCs/>
                <w:rtl/>
              </w:rPr>
              <w:t xml:space="preserve"> هشدار دهنده دنگ شد</w:t>
            </w:r>
            <w:r w:rsidRPr="00F65756">
              <w:rPr>
                <w:rFonts w:hint="cs"/>
                <w:b/>
                <w:bCs/>
                <w:rtl/>
              </w:rPr>
              <w:t>ی</w:t>
            </w:r>
            <w:r w:rsidRPr="00F65756">
              <w:rPr>
                <w:rFonts w:hint="eastAsia"/>
                <w:b/>
                <w:bCs/>
                <w:rtl/>
              </w:rPr>
              <w:t>د</w:t>
            </w:r>
            <w:r w:rsidRPr="00F65756">
              <w:rPr>
                <w:b/>
                <w:bCs/>
                <w:rtl/>
              </w:rPr>
              <w:t xml:space="preserve"> م</w:t>
            </w:r>
            <w:r w:rsidRPr="00F65756">
              <w:rPr>
                <w:rFonts w:hint="cs"/>
                <w:b/>
                <w:bCs/>
                <w:rtl/>
              </w:rPr>
              <w:t>ی</w:t>
            </w:r>
            <w:r w:rsidRPr="00F65756">
              <w:rPr>
                <w:b/>
                <w:bCs/>
                <w:rtl/>
              </w:rPr>
              <w:t xml:space="preserve"> باشند به استثنا؟</w:t>
            </w:r>
          </w:p>
        </w:tc>
      </w:tr>
      <w:tr w:rsidR="00F65756" w:rsidRPr="00B533A7" w14:paraId="6735F9CF" w14:textId="77777777" w:rsidTr="00605D58">
        <w:trPr>
          <w:cantSplit/>
        </w:trPr>
        <w:tc>
          <w:tcPr>
            <w:tcW w:w="673" w:type="dxa"/>
          </w:tcPr>
          <w:p w14:paraId="02ED5030" w14:textId="77777777" w:rsidR="00F65756" w:rsidRPr="00B533A7" w:rsidRDefault="00F65756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29E194" w14:textId="77777777" w:rsidR="00F65756" w:rsidRPr="00B533A7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12BFE80D" w14:textId="77777777" w:rsidR="00F65756" w:rsidRPr="00B533A7" w:rsidRDefault="00F6575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دل درد 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حساس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لمس شکم</w:t>
            </w:r>
          </w:p>
        </w:tc>
      </w:tr>
      <w:tr w:rsidR="00F65756" w:rsidRPr="00B533A7" w14:paraId="4174B187" w14:textId="77777777" w:rsidTr="00605D58">
        <w:trPr>
          <w:cantSplit/>
        </w:trPr>
        <w:tc>
          <w:tcPr>
            <w:tcW w:w="673" w:type="dxa"/>
          </w:tcPr>
          <w:p w14:paraId="1CBD7828" w14:textId="77777777" w:rsidR="00F65756" w:rsidRPr="00B533A7" w:rsidRDefault="00F65756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B756F9" w14:textId="77777777" w:rsidR="00F65756" w:rsidRPr="00B533A7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33904A07" w14:textId="77777777" w:rsidR="00F65756" w:rsidRPr="00B533A7" w:rsidRDefault="00F6575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>استفراغ دا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 خونر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ز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مخاط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</w:tr>
      <w:tr w:rsidR="00F65756" w:rsidRPr="00B533A7" w14:paraId="14EABD3D" w14:textId="77777777" w:rsidTr="00605D58">
        <w:trPr>
          <w:cantSplit/>
        </w:trPr>
        <w:tc>
          <w:tcPr>
            <w:tcW w:w="673" w:type="dxa"/>
          </w:tcPr>
          <w:p w14:paraId="34CB70B8" w14:textId="77777777" w:rsidR="00F65756" w:rsidRPr="00B533A7" w:rsidRDefault="00F65756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B0132A" w14:textId="77777777" w:rsidR="00F65756" w:rsidRPr="00B533A7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2CDC27AC" w14:textId="77777777" w:rsidR="00F65756" w:rsidRPr="00B533A7" w:rsidRDefault="00F6575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>شواهد تجمع ما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افزا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ش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هماتوکر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کاهش پلاکت و بزرگ</w:t>
            </w:r>
            <w:r w:rsidRPr="00F6575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F6575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کبد  </w:t>
            </w:r>
          </w:p>
        </w:tc>
      </w:tr>
      <w:tr w:rsidR="00F65756" w:rsidRPr="00B533A7" w14:paraId="29948917" w14:textId="77777777" w:rsidTr="00605D58">
        <w:trPr>
          <w:cantSplit/>
        </w:trPr>
        <w:tc>
          <w:tcPr>
            <w:tcW w:w="673" w:type="dxa"/>
          </w:tcPr>
          <w:p w14:paraId="0C6A9924" w14:textId="77777777" w:rsidR="00F65756" w:rsidRPr="00B533A7" w:rsidRDefault="00F65756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81B498" w14:textId="77777777" w:rsidR="00F65756" w:rsidRPr="003E6E89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3AFA261A" w14:textId="77777777" w:rsidR="00F65756" w:rsidRPr="003E6E89" w:rsidRDefault="00F65756" w:rsidP="00605D58">
            <w:pPr>
              <w:tabs>
                <w:tab w:val="left" w:pos="1099"/>
              </w:tabs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 w:rsidRPr="003E6E8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بزرگ</w:t>
            </w:r>
            <w:r w:rsidRPr="003E6E8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3E6E8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طحال</w:t>
            </w:r>
          </w:p>
        </w:tc>
      </w:tr>
      <w:tr w:rsidR="00F65756" w:rsidRPr="00B533A7" w14:paraId="5AEE7AAB" w14:textId="77777777" w:rsidTr="00605D58">
        <w:trPr>
          <w:cantSplit/>
        </w:trPr>
        <w:tc>
          <w:tcPr>
            <w:tcW w:w="673" w:type="dxa"/>
          </w:tcPr>
          <w:p w14:paraId="425C026F" w14:textId="77777777" w:rsidR="00F65756" w:rsidRPr="00B533A7" w:rsidRDefault="00F65756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5ED63650" w14:textId="77777777" w:rsidR="00F65756" w:rsidRPr="00B533A7" w:rsidRDefault="00F65756" w:rsidP="00605D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</w:tbl>
    <w:p w14:paraId="09E4E9A3" w14:textId="77777777" w:rsidR="00F65756" w:rsidRDefault="00F65756" w:rsidP="00F6575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DE3BAD4" w14:textId="77777777" w:rsidR="00F65756" w:rsidRPr="00B533A7" w:rsidRDefault="00F65756" w:rsidP="00F6575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F062B" w:rsidRPr="00B533A7" w14:paraId="0CBBF2A9" w14:textId="77777777" w:rsidTr="00E62CBE">
        <w:trPr>
          <w:cantSplit/>
        </w:trPr>
        <w:tc>
          <w:tcPr>
            <w:tcW w:w="794" w:type="dxa"/>
          </w:tcPr>
          <w:p w14:paraId="14831BBA" w14:textId="77777777" w:rsidR="005F062B" w:rsidRPr="00B533A7" w:rsidRDefault="005F062B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CB77B4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5F062B" w:rsidRPr="00B533A7" w14:paraId="41E55022" w14:textId="77777777" w:rsidTr="00E62CBE">
        <w:trPr>
          <w:cantSplit/>
        </w:trPr>
        <w:tc>
          <w:tcPr>
            <w:tcW w:w="794" w:type="dxa"/>
            <w:vAlign w:val="center"/>
          </w:tcPr>
          <w:p w14:paraId="2158EEB3" w14:textId="77777777" w:rsidR="005F062B" w:rsidRPr="00B533A7" w:rsidRDefault="00F65756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6BCA106F" w14:textId="77777777" w:rsidR="005F062B" w:rsidRPr="00B533A7" w:rsidRDefault="00454E5F" w:rsidP="008E160C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54E5F">
              <w:rPr>
                <w:rFonts w:asciiTheme="minorHAnsi" w:eastAsiaTheme="minorHAnsi" w:hAnsiTheme="minorHAnsi" w:cs="B Nazanin"/>
                <w:b/>
                <w:bCs/>
                <w:rtl/>
              </w:rPr>
              <w:t>موارد ز</w:t>
            </w:r>
            <w:r w:rsidRPr="00454E5F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454E5F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ر</w:t>
            </w:r>
            <w:r w:rsidRPr="00454E5F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راه ها</w:t>
            </w:r>
            <w:r w:rsidRPr="00454E5F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454E5F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انتقال ب</w:t>
            </w:r>
            <w:r w:rsidRPr="00454E5F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454E5F">
              <w:rPr>
                <w:rFonts w:asciiTheme="minorHAnsi" w:eastAsiaTheme="minorHAnsi" w:hAnsiTheme="minorHAnsi" w:cs="B Nazanin" w:hint="eastAsia"/>
                <w:b/>
                <w:bCs/>
                <w:rtl/>
              </w:rPr>
              <w:t>مار</w:t>
            </w:r>
            <w:r w:rsidRPr="00454E5F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454E5F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دنگ م</w:t>
            </w:r>
            <w:r w:rsidRPr="00454E5F">
              <w:rPr>
                <w:rFonts w:asciiTheme="minorHAnsi" w:eastAsiaTheme="minorHAnsi" w:hAnsiTheme="minorHAnsi" w:cs="B Nazanin" w:hint="cs"/>
                <w:b/>
                <w:bCs/>
                <w:rtl/>
              </w:rPr>
              <w:t>ی</w:t>
            </w:r>
            <w:r w:rsidRPr="00454E5F">
              <w:rPr>
                <w:rFonts w:asciiTheme="minorHAnsi" w:eastAsiaTheme="minorHAnsi" w:hAnsiTheme="minorHAnsi" w:cs="B Nazanin"/>
                <w:b/>
                <w:bCs/>
                <w:rtl/>
              </w:rPr>
              <w:t xml:space="preserve"> باشد به جز ؟</w:t>
            </w:r>
          </w:p>
        </w:tc>
      </w:tr>
      <w:tr w:rsidR="005F062B" w:rsidRPr="00B533A7" w14:paraId="17B8F98C" w14:textId="77777777" w:rsidTr="00E62CBE">
        <w:trPr>
          <w:cantSplit/>
        </w:trPr>
        <w:tc>
          <w:tcPr>
            <w:tcW w:w="794" w:type="dxa"/>
          </w:tcPr>
          <w:p w14:paraId="15401214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02480E" w14:textId="77777777" w:rsidR="005F062B" w:rsidRPr="003E6E89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93232B" w14:textId="77777777" w:rsidR="005F062B" w:rsidRPr="003E6E89" w:rsidRDefault="00454E5F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3E6E89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خوردن لارو آلوده به همراه آب آشام</w:t>
            </w:r>
            <w:r w:rsidRPr="003E6E8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3E6E89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دن</w:t>
            </w:r>
            <w:r w:rsidRPr="003E6E8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</w:p>
        </w:tc>
      </w:tr>
      <w:tr w:rsidR="005F062B" w:rsidRPr="00B533A7" w14:paraId="7358AE32" w14:textId="77777777" w:rsidTr="00E62CBE">
        <w:trPr>
          <w:cantSplit/>
        </w:trPr>
        <w:tc>
          <w:tcPr>
            <w:tcW w:w="794" w:type="dxa"/>
          </w:tcPr>
          <w:p w14:paraId="2E4A29EE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376088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D7F2FC6" w14:textId="7A1C6019" w:rsidR="005F062B" w:rsidRPr="00B533A7" w:rsidRDefault="00454E5F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454E5F">
              <w:rPr>
                <w:rFonts w:cs="B Nazanin"/>
                <w:b/>
                <w:bCs/>
                <w:sz w:val="20"/>
                <w:szCs w:val="20"/>
                <w:rtl/>
              </w:rPr>
              <w:t>از مادر به جن</w:t>
            </w:r>
            <w:r w:rsidRPr="00454E5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54E5F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454E5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دوران باردار</w:t>
            </w:r>
            <w:r w:rsidRPr="00454E5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54E5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در ط</w:t>
            </w:r>
            <w:r w:rsidRPr="00454E5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54E5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زا</w:t>
            </w:r>
            <w:r w:rsidRPr="00454E5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54E5F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مان</w:t>
            </w:r>
            <w:r w:rsidRPr="00454E5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5F062B" w:rsidRPr="00B533A7" w14:paraId="4BF0E610" w14:textId="77777777" w:rsidTr="00E62CBE">
        <w:trPr>
          <w:cantSplit/>
        </w:trPr>
        <w:tc>
          <w:tcPr>
            <w:tcW w:w="794" w:type="dxa"/>
          </w:tcPr>
          <w:p w14:paraId="2C1FAA41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D33D47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E2B971" w14:textId="27EC5E3A" w:rsidR="005F062B" w:rsidRPr="00B533A7" w:rsidRDefault="003E6E89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گزش پشه های آئدس مهاجم</w:t>
            </w:r>
          </w:p>
        </w:tc>
      </w:tr>
      <w:tr w:rsidR="005F062B" w:rsidRPr="00B533A7" w14:paraId="68F1AA5E" w14:textId="77777777" w:rsidTr="00E62CBE">
        <w:trPr>
          <w:cantSplit/>
        </w:trPr>
        <w:tc>
          <w:tcPr>
            <w:tcW w:w="794" w:type="dxa"/>
          </w:tcPr>
          <w:p w14:paraId="73B6CE9F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21AFA9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5CB0A5" w14:textId="60AE59AE" w:rsidR="005F062B" w:rsidRPr="00B533A7" w:rsidRDefault="003E6E89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454E5F">
              <w:rPr>
                <w:rFonts w:cs="B Nazanin"/>
                <w:b/>
                <w:bCs/>
                <w:sz w:val="20"/>
                <w:szCs w:val="20"/>
                <w:rtl/>
              </w:rPr>
              <w:t>انتقال خون، پ</w:t>
            </w:r>
            <w:r w:rsidRPr="00454E5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54E5F">
              <w:rPr>
                <w:rFonts w:cs="B Nazanin" w:hint="eastAsia"/>
                <w:b/>
                <w:bCs/>
                <w:sz w:val="20"/>
                <w:szCs w:val="20"/>
                <w:rtl/>
              </w:rPr>
              <w:t>وند</w:t>
            </w:r>
            <w:r w:rsidRPr="00454E5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اعضاء</w:t>
            </w:r>
          </w:p>
        </w:tc>
      </w:tr>
      <w:tr w:rsidR="005F062B" w:rsidRPr="00B533A7" w14:paraId="0EC33AB7" w14:textId="77777777" w:rsidTr="00E62CBE">
        <w:trPr>
          <w:cantSplit/>
        </w:trPr>
        <w:tc>
          <w:tcPr>
            <w:tcW w:w="794" w:type="dxa"/>
          </w:tcPr>
          <w:p w14:paraId="1A21BEE1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BA47257" w14:textId="77777777" w:rsidR="005F062B" w:rsidRPr="00B533A7" w:rsidRDefault="005F062B" w:rsidP="00454E5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B0406A" w14:textId="77777777" w:rsidR="005F062B" w:rsidRPr="00B533A7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F062B" w:rsidRPr="00B533A7" w14:paraId="601FF477" w14:textId="77777777" w:rsidTr="00E62CBE">
        <w:trPr>
          <w:cantSplit/>
        </w:trPr>
        <w:tc>
          <w:tcPr>
            <w:tcW w:w="794" w:type="dxa"/>
          </w:tcPr>
          <w:p w14:paraId="6EA41CB7" w14:textId="77777777" w:rsidR="005F062B" w:rsidRPr="00B533A7" w:rsidRDefault="005F062B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EE7C36" w14:textId="77777777" w:rsidR="005F062B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5F062B" w:rsidRPr="00B533A7" w14:paraId="0C79FE8F" w14:textId="77777777" w:rsidTr="00E62CBE">
        <w:trPr>
          <w:cantSplit/>
        </w:trPr>
        <w:tc>
          <w:tcPr>
            <w:tcW w:w="794" w:type="dxa"/>
            <w:vAlign w:val="center"/>
          </w:tcPr>
          <w:p w14:paraId="44F252B2" w14:textId="77777777" w:rsidR="005F062B" w:rsidRPr="00B533A7" w:rsidRDefault="00F65756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1F5B4BDC" w14:textId="77777777" w:rsidR="005F062B" w:rsidRPr="00B533A7" w:rsidRDefault="00F65756" w:rsidP="00996D97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65756">
              <w:rPr>
                <w:rFonts w:asciiTheme="minorHAnsi" w:eastAsiaTheme="minorHAnsi" w:hAnsiTheme="minorHAnsi" w:cs="B Nazanin"/>
                <w:b/>
                <w:bCs/>
                <w:rtl/>
              </w:rPr>
              <w:t>دوره كمون بيماري تب دانگ در انسان چند روز است؟</w:t>
            </w:r>
          </w:p>
        </w:tc>
      </w:tr>
      <w:tr w:rsidR="005F062B" w:rsidRPr="00B533A7" w14:paraId="63EE043B" w14:textId="77777777" w:rsidTr="00E62CBE">
        <w:trPr>
          <w:cantSplit/>
        </w:trPr>
        <w:tc>
          <w:tcPr>
            <w:tcW w:w="794" w:type="dxa"/>
          </w:tcPr>
          <w:p w14:paraId="3F2759F0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B2298C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4F0C623" w14:textId="77777777" w:rsidR="00996D97" w:rsidRPr="00B533A7" w:rsidRDefault="00F65756" w:rsidP="00996D97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575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2-3     </w:t>
            </w:r>
          </w:p>
        </w:tc>
      </w:tr>
      <w:tr w:rsidR="005F062B" w:rsidRPr="00B533A7" w14:paraId="1590B631" w14:textId="77777777" w:rsidTr="00E62CBE">
        <w:trPr>
          <w:cantSplit/>
        </w:trPr>
        <w:tc>
          <w:tcPr>
            <w:tcW w:w="794" w:type="dxa"/>
          </w:tcPr>
          <w:p w14:paraId="3D252B44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F9B5C1" w14:textId="77777777" w:rsidR="005F062B" w:rsidRPr="003E6E89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BE9616" w14:textId="77777777" w:rsidR="005F062B" w:rsidRPr="003E6E89" w:rsidRDefault="00F65756" w:rsidP="00D41870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 xml:space="preserve">4-10         </w:t>
            </w:r>
          </w:p>
        </w:tc>
      </w:tr>
      <w:tr w:rsidR="005F062B" w:rsidRPr="00B533A7" w14:paraId="22689FD1" w14:textId="77777777" w:rsidTr="00E62CBE">
        <w:trPr>
          <w:cantSplit/>
        </w:trPr>
        <w:tc>
          <w:tcPr>
            <w:tcW w:w="794" w:type="dxa"/>
          </w:tcPr>
          <w:p w14:paraId="6BAA345D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A7C752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969896" w14:textId="77777777" w:rsidR="005F062B" w:rsidRPr="00B533A7" w:rsidRDefault="00F65756" w:rsidP="00D41870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575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11-15</w:t>
            </w:r>
          </w:p>
        </w:tc>
      </w:tr>
      <w:tr w:rsidR="005F062B" w:rsidRPr="00B533A7" w14:paraId="33EC1F3C" w14:textId="77777777" w:rsidTr="00E62CBE">
        <w:trPr>
          <w:cantSplit/>
        </w:trPr>
        <w:tc>
          <w:tcPr>
            <w:tcW w:w="794" w:type="dxa"/>
          </w:tcPr>
          <w:p w14:paraId="22C7C901" w14:textId="77777777" w:rsidR="005F062B" w:rsidRPr="00B533A7" w:rsidRDefault="005F062B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76E80E" w14:textId="77777777" w:rsidR="005F062B" w:rsidRPr="00B533A7" w:rsidRDefault="005F062B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B13FDF" w14:textId="77777777" w:rsidR="005F062B" w:rsidRPr="00B533A7" w:rsidRDefault="00F65756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575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15-20</w:t>
            </w:r>
          </w:p>
        </w:tc>
      </w:tr>
      <w:tr w:rsidR="005F062B" w:rsidRPr="00B533A7" w14:paraId="6E524B8A" w14:textId="77777777" w:rsidTr="00E62CBE">
        <w:trPr>
          <w:cantSplit/>
        </w:trPr>
        <w:tc>
          <w:tcPr>
            <w:tcW w:w="794" w:type="dxa"/>
          </w:tcPr>
          <w:p w14:paraId="047716BE" w14:textId="77777777" w:rsidR="005F062B" w:rsidRPr="00B533A7" w:rsidRDefault="005F062B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B0379C" w14:textId="77777777" w:rsidR="005F062B" w:rsidRPr="00B533A7" w:rsidRDefault="005F062B" w:rsidP="00454E5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28CE3D" w14:textId="77777777" w:rsidR="005F062B" w:rsidRDefault="005F062B" w:rsidP="005F062B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65756" w:rsidRPr="00B533A7" w14:paraId="1B910A22" w14:textId="77777777" w:rsidTr="00605D58">
        <w:trPr>
          <w:cantSplit/>
        </w:trPr>
        <w:tc>
          <w:tcPr>
            <w:tcW w:w="794" w:type="dxa"/>
          </w:tcPr>
          <w:p w14:paraId="467CE396" w14:textId="77777777" w:rsidR="00F65756" w:rsidRPr="00B533A7" w:rsidRDefault="00F65756" w:rsidP="00605D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33BAC6" w14:textId="77777777" w:rsidR="00F65756" w:rsidRPr="00B533A7" w:rsidRDefault="00F65756" w:rsidP="00605D5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F65756" w:rsidRPr="00B533A7" w14:paraId="35B2958C" w14:textId="77777777" w:rsidTr="00605D58">
        <w:trPr>
          <w:cantSplit/>
        </w:trPr>
        <w:tc>
          <w:tcPr>
            <w:tcW w:w="794" w:type="dxa"/>
            <w:vAlign w:val="center"/>
          </w:tcPr>
          <w:p w14:paraId="263E89C7" w14:textId="77777777" w:rsidR="00F65756" w:rsidRPr="00B533A7" w:rsidRDefault="00F65756" w:rsidP="00F65756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48385F73" w14:textId="77777777" w:rsidR="00F65756" w:rsidRPr="00B533A7" w:rsidRDefault="00F65756" w:rsidP="00605D58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65756">
              <w:rPr>
                <w:rFonts w:asciiTheme="minorHAnsi" w:eastAsiaTheme="minorHAnsi" w:hAnsiTheme="minorHAnsi" w:cs="B Nazanin"/>
                <w:b/>
                <w:bCs/>
                <w:rtl/>
              </w:rPr>
              <w:t>كدام روش براي مبارزه با آئدس هاي بالغ در زمان اپيدمي بكار مي رود؟</w:t>
            </w:r>
          </w:p>
        </w:tc>
      </w:tr>
      <w:tr w:rsidR="00F65756" w:rsidRPr="00B533A7" w14:paraId="7587FB8F" w14:textId="77777777" w:rsidTr="00605D58">
        <w:trPr>
          <w:cantSplit/>
        </w:trPr>
        <w:tc>
          <w:tcPr>
            <w:tcW w:w="794" w:type="dxa"/>
          </w:tcPr>
          <w:p w14:paraId="1F1FDC60" w14:textId="77777777" w:rsidR="00F65756" w:rsidRPr="00B533A7" w:rsidRDefault="00F6575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56116A" w14:textId="77777777" w:rsidR="00F65756" w:rsidRPr="00B533A7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E6CE60" w14:textId="77777777" w:rsidR="00F65756" w:rsidRPr="00B533A7" w:rsidRDefault="00F6575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575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سمپاشي ابقايي   </w:t>
            </w:r>
          </w:p>
        </w:tc>
      </w:tr>
      <w:tr w:rsidR="00F65756" w:rsidRPr="00B533A7" w14:paraId="1C788BD9" w14:textId="77777777" w:rsidTr="00605D58">
        <w:trPr>
          <w:cantSplit/>
        </w:trPr>
        <w:tc>
          <w:tcPr>
            <w:tcW w:w="794" w:type="dxa"/>
          </w:tcPr>
          <w:p w14:paraId="7CCA901C" w14:textId="77777777" w:rsidR="00F65756" w:rsidRPr="00B533A7" w:rsidRDefault="00F6575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07896C" w14:textId="77777777" w:rsidR="00F65756" w:rsidRPr="003E6E89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2FA276" w14:textId="77777777" w:rsidR="00F65756" w:rsidRPr="003E6E89" w:rsidRDefault="00F65756" w:rsidP="00605D5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سمپاشي فضايي</w:t>
            </w:r>
          </w:p>
        </w:tc>
      </w:tr>
      <w:tr w:rsidR="00F65756" w:rsidRPr="00B533A7" w14:paraId="26321380" w14:textId="77777777" w:rsidTr="00605D58">
        <w:trPr>
          <w:cantSplit/>
        </w:trPr>
        <w:tc>
          <w:tcPr>
            <w:tcW w:w="794" w:type="dxa"/>
          </w:tcPr>
          <w:p w14:paraId="5799BB81" w14:textId="77777777" w:rsidR="00F65756" w:rsidRPr="00B533A7" w:rsidRDefault="00F6575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BB1C21" w14:textId="77777777" w:rsidR="00F65756" w:rsidRPr="00B533A7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832F6C8" w14:textId="77777777" w:rsidR="00F65756" w:rsidRPr="00B533A7" w:rsidRDefault="00F6575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ل</w:t>
            </w:r>
            <w:r w:rsidRPr="00F6575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اروكشي</w:t>
            </w:r>
          </w:p>
        </w:tc>
      </w:tr>
      <w:tr w:rsidR="00F65756" w:rsidRPr="00B533A7" w14:paraId="330B6B95" w14:textId="77777777" w:rsidTr="00605D58">
        <w:trPr>
          <w:cantSplit/>
        </w:trPr>
        <w:tc>
          <w:tcPr>
            <w:tcW w:w="794" w:type="dxa"/>
          </w:tcPr>
          <w:p w14:paraId="6A22DBDB" w14:textId="77777777" w:rsidR="00F65756" w:rsidRPr="00B533A7" w:rsidRDefault="00F6575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594FE7" w14:textId="77777777" w:rsidR="00F65756" w:rsidRPr="00B533A7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5B279C" w14:textId="77777777" w:rsidR="00F65756" w:rsidRPr="00B533A7" w:rsidRDefault="00F65756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575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محافظت انفرادي</w:t>
            </w:r>
          </w:p>
        </w:tc>
      </w:tr>
      <w:tr w:rsidR="00F65756" w:rsidRPr="00B533A7" w14:paraId="16D2EF96" w14:textId="77777777" w:rsidTr="00605D58">
        <w:trPr>
          <w:cantSplit/>
        </w:trPr>
        <w:tc>
          <w:tcPr>
            <w:tcW w:w="794" w:type="dxa"/>
          </w:tcPr>
          <w:p w14:paraId="582AF9C9" w14:textId="77777777" w:rsidR="00F65756" w:rsidRPr="00B533A7" w:rsidRDefault="00F65756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BD78E1" w14:textId="77777777" w:rsidR="00F65756" w:rsidRPr="00B533A7" w:rsidRDefault="00F65756" w:rsidP="00605D58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53E0889" w14:textId="77777777" w:rsidR="00F65756" w:rsidRDefault="00F65756" w:rsidP="00F6575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7DA4EB5" w14:textId="77777777" w:rsidR="00F65756" w:rsidRDefault="00F65756" w:rsidP="00F6575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65756" w:rsidRPr="00B533A7" w14:paraId="02CBD984" w14:textId="77777777" w:rsidTr="00605D58">
        <w:trPr>
          <w:cantSplit/>
        </w:trPr>
        <w:tc>
          <w:tcPr>
            <w:tcW w:w="794" w:type="dxa"/>
          </w:tcPr>
          <w:p w14:paraId="7D0A2E8C" w14:textId="77777777" w:rsidR="00F65756" w:rsidRPr="00B533A7" w:rsidRDefault="00F65756" w:rsidP="00605D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AA8A4ED" w14:textId="77777777" w:rsidR="00F65756" w:rsidRPr="00B533A7" w:rsidRDefault="00F65756" w:rsidP="00605D5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F65756" w:rsidRPr="00B533A7" w14:paraId="2ECE6A31" w14:textId="77777777" w:rsidTr="00605D58">
        <w:trPr>
          <w:cantSplit/>
        </w:trPr>
        <w:tc>
          <w:tcPr>
            <w:tcW w:w="794" w:type="dxa"/>
            <w:vAlign w:val="center"/>
          </w:tcPr>
          <w:p w14:paraId="61644005" w14:textId="77777777" w:rsidR="00F65756" w:rsidRPr="00B533A7" w:rsidRDefault="00F65756" w:rsidP="008E2271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  <w:r w:rsidR="008E227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5DF8D9F5" w14:textId="77777777" w:rsidR="00F65756" w:rsidRPr="00B533A7" w:rsidRDefault="00F65756" w:rsidP="00605D58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65756">
              <w:rPr>
                <w:rFonts w:asciiTheme="minorHAnsi" w:eastAsiaTheme="minorHAnsi" w:hAnsiTheme="minorHAnsi" w:cs="B Nazanin"/>
                <w:b/>
                <w:bCs/>
                <w:rtl/>
              </w:rPr>
              <w:t>بهترين روش مبارزه با تب دانگ در حال حاضر كدام است ؟</w:t>
            </w:r>
          </w:p>
        </w:tc>
      </w:tr>
      <w:tr w:rsidR="00F65756" w:rsidRPr="00B533A7" w14:paraId="49402771" w14:textId="77777777" w:rsidTr="00605D58">
        <w:trPr>
          <w:cantSplit/>
        </w:trPr>
        <w:tc>
          <w:tcPr>
            <w:tcW w:w="794" w:type="dxa"/>
          </w:tcPr>
          <w:p w14:paraId="3FCC99A4" w14:textId="77777777" w:rsidR="00F65756" w:rsidRPr="00B533A7" w:rsidRDefault="00F6575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2EF921" w14:textId="77777777" w:rsidR="00F65756" w:rsidRPr="00B533A7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182494" w14:textId="683F7843" w:rsidR="00F65756" w:rsidRPr="00B533A7" w:rsidRDefault="003E6E89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درمان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F65756" w:rsidRPr="00B533A7" w14:paraId="18EB218B" w14:textId="77777777" w:rsidTr="00605D58">
        <w:trPr>
          <w:cantSplit/>
        </w:trPr>
        <w:tc>
          <w:tcPr>
            <w:tcW w:w="794" w:type="dxa"/>
          </w:tcPr>
          <w:p w14:paraId="3D36068C" w14:textId="77777777" w:rsidR="00F65756" w:rsidRPr="00B533A7" w:rsidRDefault="00F6575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A6034C" w14:textId="77777777" w:rsidR="00F65756" w:rsidRPr="00B533A7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D95DAA" w14:textId="65F5829F" w:rsidR="00F65756" w:rsidRPr="00B533A7" w:rsidRDefault="003E6E89" w:rsidP="00605D5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واکسن</w:t>
            </w:r>
          </w:p>
        </w:tc>
      </w:tr>
      <w:tr w:rsidR="00F65756" w:rsidRPr="00B533A7" w14:paraId="7DDFBCF5" w14:textId="77777777" w:rsidTr="00605D58">
        <w:trPr>
          <w:cantSplit/>
        </w:trPr>
        <w:tc>
          <w:tcPr>
            <w:tcW w:w="794" w:type="dxa"/>
          </w:tcPr>
          <w:p w14:paraId="0F72A2B9" w14:textId="77777777" w:rsidR="00F65756" w:rsidRPr="00B533A7" w:rsidRDefault="00F6575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D942C9" w14:textId="77777777" w:rsidR="00F65756" w:rsidRPr="003E6E89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8E3FFF9" w14:textId="730D3066" w:rsidR="00F65756" w:rsidRPr="003E6E89" w:rsidRDefault="003E6E89" w:rsidP="00605D5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3E6E8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کنترل ناقلین</w:t>
            </w:r>
          </w:p>
        </w:tc>
      </w:tr>
      <w:tr w:rsidR="00F65756" w:rsidRPr="00B533A7" w14:paraId="3A2D174E" w14:textId="77777777" w:rsidTr="00605D58">
        <w:trPr>
          <w:cantSplit/>
        </w:trPr>
        <w:tc>
          <w:tcPr>
            <w:tcW w:w="794" w:type="dxa"/>
          </w:tcPr>
          <w:p w14:paraId="0B610A7A" w14:textId="77777777" w:rsidR="00F65756" w:rsidRPr="00B533A7" w:rsidRDefault="00F65756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DBAD62" w14:textId="77777777" w:rsidR="00F65756" w:rsidRPr="00B533A7" w:rsidRDefault="00F65756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9751E2" w14:textId="6A0250DD" w:rsidR="00F65756" w:rsidRPr="00B533A7" w:rsidRDefault="003E6E89" w:rsidP="00605D5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ایمنوتراپی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F65756" w:rsidRPr="00B533A7" w14:paraId="244D377B" w14:textId="77777777" w:rsidTr="00605D58">
        <w:trPr>
          <w:cantSplit/>
        </w:trPr>
        <w:tc>
          <w:tcPr>
            <w:tcW w:w="794" w:type="dxa"/>
          </w:tcPr>
          <w:p w14:paraId="6EE3DAC2" w14:textId="77777777" w:rsidR="00F65756" w:rsidRPr="00B533A7" w:rsidRDefault="00F65756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4C32FF" w14:textId="77777777" w:rsidR="00F65756" w:rsidRPr="00B533A7" w:rsidRDefault="00F65756" w:rsidP="00605D58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56312A" w14:textId="77777777" w:rsidR="00F65756" w:rsidRPr="00F65756" w:rsidRDefault="00F65756" w:rsidP="008E227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 w:rsidRPr="00F65756">
        <w:rPr>
          <w:rStyle w:val="StyleComplexNazanin"/>
          <w:rFonts w:asciiTheme="majorBidi" w:hAnsiTheme="majorBidi" w:cs="B Nazanin"/>
          <w:rtl/>
          <w:lang w:bidi="fa-IR"/>
        </w:rPr>
        <w:t xml:space="preserve"> </w:t>
      </w:r>
    </w:p>
    <w:p w14:paraId="22A8FD0A" w14:textId="77777777" w:rsidR="00F65756" w:rsidRPr="00F65756" w:rsidRDefault="00F65756" w:rsidP="00F65756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480027DF" w14:textId="77777777" w:rsidR="005F062B" w:rsidRDefault="005F062B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55DDA" w:rsidRPr="00B533A7" w14:paraId="5504D7FB" w14:textId="77777777" w:rsidTr="00983960">
        <w:trPr>
          <w:cantSplit/>
        </w:trPr>
        <w:tc>
          <w:tcPr>
            <w:tcW w:w="794" w:type="dxa"/>
          </w:tcPr>
          <w:p w14:paraId="49067B8A" w14:textId="77777777" w:rsidR="00255DDA" w:rsidRPr="00B533A7" w:rsidRDefault="00255DDA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BE3BB2" w14:textId="77777777" w:rsidR="00255DDA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255DDA" w:rsidRPr="00B533A7" w14:paraId="30F25F3B" w14:textId="77777777" w:rsidTr="00983960">
        <w:trPr>
          <w:cantSplit/>
        </w:trPr>
        <w:tc>
          <w:tcPr>
            <w:tcW w:w="794" w:type="dxa"/>
            <w:vAlign w:val="center"/>
          </w:tcPr>
          <w:p w14:paraId="35DE9A7E" w14:textId="77777777" w:rsidR="00255DDA" w:rsidRPr="00B533A7" w:rsidRDefault="00983960" w:rsidP="008E2271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37D9933D" w14:textId="2CDDE1AB" w:rsidR="00255DDA" w:rsidRPr="003B120F" w:rsidRDefault="003E6E89" w:rsidP="00E62CBE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0752A">
              <w:rPr>
                <w:rFonts w:ascii="Tahoma" w:hAnsi="Tahoma" w:cs="B Nazanin"/>
                <w:b/>
                <w:bCs/>
                <w:rtl/>
              </w:rPr>
              <w:t>گزش ناقلين تب دانگ</w:t>
            </w:r>
            <w:r>
              <w:rPr>
                <w:rFonts w:ascii="Tahoma" w:hAnsi="Tahoma" w:cs="B Nazanin" w:hint="cs"/>
                <w:b/>
                <w:bCs/>
                <w:rtl/>
              </w:rPr>
              <w:t xml:space="preserve"> بیشتر در </w:t>
            </w:r>
            <w:r w:rsidRPr="0080752A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="0080752A" w:rsidRPr="0080752A">
              <w:rPr>
                <w:rFonts w:ascii="Tahoma" w:hAnsi="Tahoma" w:cs="B Nazanin"/>
                <w:b/>
                <w:bCs/>
                <w:rtl/>
              </w:rPr>
              <w:t xml:space="preserve">كدام زمان </w:t>
            </w:r>
            <w:r>
              <w:rPr>
                <w:rFonts w:ascii="Tahoma" w:hAnsi="Tahoma" w:cs="B Nazanin" w:hint="cs"/>
                <w:b/>
                <w:bCs/>
                <w:rtl/>
              </w:rPr>
              <w:t xml:space="preserve">از روز </w:t>
            </w:r>
            <w:r w:rsidR="0080752A" w:rsidRPr="0080752A">
              <w:rPr>
                <w:rFonts w:ascii="Tahoma" w:hAnsi="Tahoma" w:cs="B Nazanin"/>
                <w:b/>
                <w:bCs/>
                <w:rtl/>
              </w:rPr>
              <w:t xml:space="preserve"> مي باشد؟</w:t>
            </w:r>
          </w:p>
        </w:tc>
      </w:tr>
      <w:tr w:rsidR="00255DDA" w:rsidRPr="00B533A7" w14:paraId="3E7AFC49" w14:textId="77777777" w:rsidTr="00983960">
        <w:trPr>
          <w:cantSplit/>
        </w:trPr>
        <w:tc>
          <w:tcPr>
            <w:tcW w:w="794" w:type="dxa"/>
          </w:tcPr>
          <w:p w14:paraId="5D3C2CA1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89004A" w14:textId="77777777" w:rsidR="00255DDA" w:rsidRPr="003E6E89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DD14FC" w14:textId="77777777" w:rsidR="00255DDA" w:rsidRPr="003E6E89" w:rsidRDefault="0080752A" w:rsidP="00E62CBE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E6E89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>صبح زود ، غروب آفتاب</w:t>
            </w:r>
          </w:p>
        </w:tc>
      </w:tr>
      <w:tr w:rsidR="00255DDA" w:rsidRPr="00B533A7" w14:paraId="0B5BCB67" w14:textId="77777777" w:rsidTr="00983960">
        <w:trPr>
          <w:cantSplit/>
        </w:trPr>
        <w:tc>
          <w:tcPr>
            <w:tcW w:w="794" w:type="dxa"/>
          </w:tcPr>
          <w:p w14:paraId="0F2D565D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56D918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D3471B" w14:textId="77777777" w:rsidR="00255DDA" w:rsidRPr="00B533A7" w:rsidRDefault="0080752A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0752A">
              <w:rPr>
                <w:rFonts w:ascii="Tahoma" w:hAnsi="Tahoma" w:cs="Tahoma"/>
                <w:sz w:val="20"/>
                <w:szCs w:val="20"/>
                <w:rtl/>
              </w:rPr>
              <w:t>در تمام طول روز</w:t>
            </w:r>
          </w:p>
        </w:tc>
      </w:tr>
      <w:tr w:rsidR="00255DDA" w:rsidRPr="00B533A7" w14:paraId="004EA6F5" w14:textId="77777777" w:rsidTr="00983960">
        <w:trPr>
          <w:cantSplit/>
        </w:trPr>
        <w:tc>
          <w:tcPr>
            <w:tcW w:w="794" w:type="dxa"/>
          </w:tcPr>
          <w:p w14:paraId="5B96D3CE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48782D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37373B" w14:textId="77777777" w:rsidR="00255DDA" w:rsidRPr="00B533A7" w:rsidRDefault="0080752A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0752A">
              <w:rPr>
                <w:rFonts w:ascii="Tahoma" w:hAnsi="Tahoma" w:cs="Tahoma"/>
                <w:sz w:val="20"/>
                <w:szCs w:val="20"/>
                <w:rtl/>
              </w:rPr>
              <w:t>نيمه اول شب</w:t>
            </w:r>
          </w:p>
        </w:tc>
      </w:tr>
      <w:tr w:rsidR="00255DDA" w:rsidRPr="00B533A7" w14:paraId="6F2B49E4" w14:textId="77777777" w:rsidTr="00983960">
        <w:trPr>
          <w:cantSplit/>
        </w:trPr>
        <w:tc>
          <w:tcPr>
            <w:tcW w:w="794" w:type="dxa"/>
          </w:tcPr>
          <w:p w14:paraId="6467B448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7C1F99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9D518F5" w14:textId="77777777" w:rsidR="00255DDA" w:rsidRPr="00B533A7" w:rsidRDefault="0080752A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0752A">
              <w:rPr>
                <w:rFonts w:cs="B Nazanin"/>
                <w:b/>
                <w:bCs/>
                <w:sz w:val="20"/>
                <w:szCs w:val="20"/>
                <w:rtl/>
              </w:rPr>
              <w:t>نيمه دوم شب</w:t>
            </w:r>
          </w:p>
        </w:tc>
      </w:tr>
      <w:tr w:rsidR="00255DDA" w:rsidRPr="00B533A7" w14:paraId="2B22CAA9" w14:textId="77777777" w:rsidTr="00983960">
        <w:trPr>
          <w:cantSplit/>
        </w:trPr>
        <w:tc>
          <w:tcPr>
            <w:tcW w:w="794" w:type="dxa"/>
          </w:tcPr>
          <w:p w14:paraId="6ABE9654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C9A00F0" w14:textId="77777777" w:rsidR="00255DDA" w:rsidRPr="00B533A7" w:rsidRDefault="00255DDA" w:rsidP="008075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C57634" w14:textId="77777777" w:rsidR="00255DDA" w:rsidRDefault="00255DDA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254ADA9" w14:textId="77777777" w:rsidR="00983960" w:rsidRDefault="00983960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5972780" w14:textId="77777777" w:rsidR="00983960" w:rsidRDefault="00983960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2D3440C" w14:textId="77777777" w:rsidR="00983960" w:rsidRDefault="00983960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DE66570" w14:textId="77777777" w:rsidR="00983960" w:rsidRDefault="00983960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ACE54DF" w14:textId="77777777" w:rsidR="00983960" w:rsidRDefault="00983960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83960" w:rsidRPr="00B533A7" w14:paraId="5518F8E3" w14:textId="77777777" w:rsidTr="00033E88">
        <w:trPr>
          <w:cantSplit/>
        </w:trPr>
        <w:tc>
          <w:tcPr>
            <w:tcW w:w="794" w:type="dxa"/>
          </w:tcPr>
          <w:p w14:paraId="589AF163" w14:textId="77777777" w:rsidR="00983960" w:rsidRPr="00B533A7" w:rsidRDefault="00983960" w:rsidP="00033E8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2B3EE7" w14:textId="77777777" w:rsidR="00983960" w:rsidRPr="00B533A7" w:rsidRDefault="00983960" w:rsidP="00033E8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983960" w:rsidRPr="00B533A7" w14:paraId="6E6F6335" w14:textId="77777777" w:rsidTr="00033E88">
        <w:trPr>
          <w:cantSplit/>
        </w:trPr>
        <w:tc>
          <w:tcPr>
            <w:tcW w:w="794" w:type="dxa"/>
            <w:vAlign w:val="center"/>
          </w:tcPr>
          <w:p w14:paraId="3A10F58E" w14:textId="77777777" w:rsidR="00983960" w:rsidRPr="00B533A7" w:rsidRDefault="00983960" w:rsidP="00983960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37A9214D" w14:textId="77777777" w:rsidR="00983960" w:rsidRPr="003B120F" w:rsidRDefault="00983960" w:rsidP="00033E88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983960">
              <w:rPr>
                <w:rFonts w:ascii="Tahoma" w:hAnsi="Tahoma" w:cs="B Nazanin"/>
                <w:b/>
                <w:bCs/>
                <w:rtl/>
              </w:rPr>
              <w:t>كدام پشه تاكنون توانسته است به تمام قاره ها نفوذ و تب دانگ را منتقل كند؟</w:t>
            </w:r>
          </w:p>
        </w:tc>
      </w:tr>
      <w:tr w:rsidR="00983960" w:rsidRPr="00B533A7" w14:paraId="4BDDC819" w14:textId="77777777" w:rsidTr="00033E88">
        <w:trPr>
          <w:cantSplit/>
        </w:trPr>
        <w:tc>
          <w:tcPr>
            <w:tcW w:w="794" w:type="dxa"/>
          </w:tcPr>
          <w:p w14:paraId="423DD919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BE5CD6" w14:textId="77777777" w:rsidR="00983960" w:rsidRPr="00B533A7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FC65E4" w14:textId="77777777" w:rsidR="00983960" w:rsidRPr="00E62CBE" w:rsidRDefault="00983960" w:rsidP="00033E88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83960">
              <w:rPr>
                <w:rFonts w:ascii="Tahoma" w:hAnsi="Tahoma" w:cs="Tahoma"/>
                <w:sz w:val="20"/>
                <w:szCs w:val="20"/>
              </w:rPr>
              <w:t>Oc. Geniculatus</w:t>
            </w:r>
          </w:p>
        </w:tc>
      </w:tr>
      <w:tr w:rsidR="00983960" w:rsidRPr="00B533A7" w14:paraId="3928B15B" w14:textId="77777777" w:rsidTr="00033E88">
        <w:trPr>
          <w:cantSplit/>
        </w:trPr>
        <w:tc>
          <w:tcPr>
            <w:tcW w:w="794" w:type="dxa"/>
          </w:tcPr>
          <w:p w14:paraId="1652530E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49101B" w14:textId="77777777" w:rsidR="00983960" w:rsidRPr="00B533A7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FBDBB6" w14:textId="77777777" w:rsidR="00983960" w:rsidRPr="00B533A7" w:rsidRDefault="00983960" w:rsidP="00033E8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983960">
              <w:rPr>
                <w:rFonts w:ascii="Tahoma" w:hAnsi="Tahoma" w:cs="Tahoma"/>
                <w:sz w:val="20"/>
                <w:szCs w:val="20"/>
              </w:rPr>
              <w:t>Oc. Caspius</w:t>
            </w:r>
          </w:p>
        </w:tc>
      </w:tr>
      <w:tr w:rsidR="00983960" w:rsidRPr="00B533A7" w14:paraId="4E2AA386" w14:textId="77777777" w:rsidTr="00033E88">
        <w:trPr>
          <w:cantSplit/>
        </w:trPr>
        <w:tc>
          <w:tcPr>
            <w:tcW w:w="794" w:type="dxa"/>
          </w:tcPr>
          <w:p w14:paraId="6928BA89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8908BD" w14:textId="77777777" w:rsidR="00983960" w:rsidRPr="003E6E89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62114DF" w14:textId="77777777" w:rsidR="00983960" w:rsidRPr="003E6E89" w:rsidRDefault="00983960" w:rsidP="00033E8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3E6E89">
              <w:rPr>
                <w:rFonts w:ascii="Tahoma" w:hAnsi="Tahoma" w:cs="Tahoma"/>
                <w:color w:val="FF0000"/>
                <w:sz w:val="20"/>
                <w:szCs w:val="20"/>
              </w:rPr>
              <w:t>Ae. Albopictas</w:t>
            </w:r>
          </w:p>
        </w:tc>
      </w:tr>
      <w:tr w:rsidR="00983960" w:rsidRPr="00B533A7" w14:paraId="3E093E0A" w14:textId="77777777" w:rsidTr="00033E88">
        <w:trPr>
          <w:cantSplit/>
        </w:trPr>
        <w:tc>
          <w:tcPr>
            <w:tcW w:w="794" w:type="dxa"/>
          </w:tcPr>
          <w:p w14:paraId="54D036D4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D4331D" w14:textId="77777777" w:rsidR="00983960" w:rsidRPr="00B533A7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B9C00B" w14:textId="77777777" w:rsidR="00983960" w:rsidRPr="00B533A7" w:rsidRDefault="00983960" w:rsidP="00033E8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983960">
              <w:rPr>
                <w:rFonts w:cs="B Nazanin"/>
                <w:b/>
                <w:bCs/>
                <w:sz w:val="20"/>
                <w:szCs w:val="20"/>
              </w:rPr>
              <w:t>Ae.aegypti</w:t>
            </w:r>
          </w:p>
        </w:tc>
      </w:tr>
      <w:tr w:rsidR="00983960" w:rsidRPr="00B533A7" w14:paraId="1C7525EA" w14:textId="77777777" w:rsidTr="00033E88">
        <w:trPr>
          <w:cantSplit/>
        </w:trPr>
        <w:tc>
          <w:tcPr>
            <w:tcW w:w="794" w:type="dxa"/>
          </w:tcPr>
          <w:p w14:paraId="039DC986" w14:textId="77777777" w:rsidR="00983960" w:rsidRPr="00B533A7" w:rsidRDefault="00983960" w:rsidP="00033E8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48BC85" w14:textId="77777777" w:rsidR="00983960" w:rsidRPr="00B533A7" w:rsidRDefault="00983960" w:rsidP="009839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53C558D" w14:textId="77777777" w:rsidR="00983960" w:rsidRDefault="00983960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6AAF05F" w14:textId="77777777" w:rsidR="00983960" w:rsidRDefault="00983960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6D4206F" w14:textId="77777777" w:rsidR="00983960" w:rsidRPr="00B533A7" w:rsidRDefault="00983960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55DDA" w:rsidRPr="00B533A7" w14:paraId="5EA064D5" w14:textId="77777777" w:rsidTr="00E62CBE">
        <w:trPr>
          <w:cantSplit/>
        </w:trPr>
        <w:tc>
          <w:tcPr>
            <w:tcW w:w="794" w:type="dxa"/>
          </w:tcPr>
          <w:p w14:paraId="72ED3DCE" w14:textId="77777777" w:rsidR="00255DDA" w:rsidRPr="00B533A7" w:rsidRDefault="00255DDA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68EEDE" w14:textId="77777777" w:rsidR="00255DDA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255DDA" w:rsidRPr="00B533A7" w14:paraId="30C18915" w14:textId="77777777" w:rsidTr="00E62CBE">
        <w:trPr>
          <w:cantSplit/>
        </w:trPr>
        <w:tc>
          <w:tcPr>
            <w:tcW w:w="794" w:type="dxa"/>
            <w:vAlign w:val="center"/>
          </w:tcPr>
          <w:p w14:paraId="4A492355" w14:textId="77777777" w:rsidR="00255DDA" w:rsidRPr="00B533A7" w:rsidRDefault="008E2271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72DD598E" w14:textId="77777777" w:rsidR="00255DDA" w:rsidRPr="003B120F" w:rsidRDefault="008E2271" w:rsidP="00E62CBE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E2271">
              <w:rPr>
                <w:rFonts w:ascii="Tahoma" w:hAnsi="Tahoma" w:cs="B Nazanin"/>
                <w:b/>
                <w:bCs/>
                <w:rtl/>
              </w:rPr>
              <w:t>کدام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 w:hint="eastAsia"/>
                <w:b/>
                <w:bCs/>
                <w:rtl/>
              </w:rPr>
              <w:t>ک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از روش ها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ز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 w:hint="eastAsia"/>
                <w:b/>
                <w:bCs/>
                <w:rtl/>
              </w:rPr>
              <w:t>ر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برا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جمع آور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تخم پشه در مناطق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که </w:t>
            </w:r>
            <w:r w:rsidRPr="008E2271">
              <w:rPr>
                <w:rFonts w:ascii="Tahoma" w:hAnsi="Tahoma" w:cs="B Nazanin"/>
                <w:b/>
                <w:bCs/>
              </w:rPr>
              <w:t>Aedes albopictus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و </w:t>
            </w:r>
            <w:r w:rsidRPr="008E2271">
              <w:rPr>
                <w:rFonts w:ascii="Tahoma" w:hAnsi="Tahoma" w:cs="B Nazanin"/>
                <w:b/>
                <w:bCs/>
              </w:rPr>
              <w:t>Aedes aegypti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مستقر شده</w:t>
            </w:r>
            <w:r w:rsidRPr="008E2271">
              <w:rPr>
                <w:rFonts w:ascii="Cambria" w:hAnsi="Cambria" w:cs="Cambria" w:hint="cs"/>
                <w:b/>
                <w:bCs/>
                <w:rtl/>
              </w:rPr>
              <w:t>¬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اند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مورد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استفاده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می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گ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 w:hint="eastAsia"/>
                <w:b/>
                <w:bCs/>
                <w:rtl/>
              </w:rPr>
              <w:t>رد؟</w:t>
            </w:r>
          </w:p>
        </w:tc>
      </w:tr>
      <w:tr w:rsidR="00255DDA" w:rsidRPr="00B533A7" w14:paraId="737D5390" w14:textId="77777777" w:rsidTr="00E62CBE">
        <w:trPr>
          <w:cantSplit/>
        </w:trPr>
        <w:tc>
          <w:tcPr>
            <w:tcW w:w="794" w:type="dxa"/>
          </w:tcPr>
          <w:p w14:paraId="0BB4C512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F9003B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8AB637" w14:textId="77777777" w:rsidR="00255DDA" w:rsidRPr="00B533A7" w:rsidRDefault="008E2271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2271">
              <w:rPr>
                <w:rFonts w:ascii="Tahoma" w:hAnsi="Tahoma" w:cs="Tahoma"/>
                <w:sz w:val="20"/>
                <w:szCs w:val="20"/>
              </w:rPr>
              <w:t>BG sentinel trap</w:t>
            </w:r>
          </w:p>
        </w:tc>
      </w:tr>
      <w:tr w:rsidR="00255DDA" w:rsidRPr="00B533A7" w14:paraId="53292486" w14:textId="77777777" w:rsidTr="00E62CBE">
        <w:trPr>
          <w:cantSplit/>
        </w:trPr>
        <w:tc>
          <w:tcPr>
            <w:tcW w:w="794" w:type="dxa"/>
          </w:tcPr>
          <w:p w14:paraId="29FBB79F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C00F6D" w14:textId="77777777" w:rsidR="00255DDA" w:rsidRPr="003E6E89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3E6E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1C9912" w14:textId="77777777" w:rsidR="00255DDA" w:rsidRPr="003E6E89" w:rsidRDefault="008E2271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3E6E89">
              <w:rPr>
                <w:rFonts w:ascii="Tahoma" w:hAnsi="Tahoma" w:cs="Tahoma"/>
                <w:color w:val="FF0000"/>
                <w:sz w:val="20"/>
                <w:szCs w:val="20"/>
              </w:rPr>
              <w:t>Ovitrap</w:t>
            </w:r>
          </w:p>
        </w:tc>
      </w:tr>
      <w:tr w:rsidR="00255DDA" w:rsidRPr="00B533A7" w14:paraId="1C5CCB43" w14:textId="77777777" w:rsidTr="00E62CBE">
        <w:trPr>
          <w:cantSplit/>
        </w:trPr>
        <w:tc>
          <w:tcPr>
            <w:tcW w:w="794" w:type="dxa"/>
          </w:tcPr>
          <w:p w14:paraId="6C6B127A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B0BE71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186D316" w14:textId="77777777" w:rsidR="00255DDA" w:rsidRPr="00B533A7" w:rsidRDefault="008E2271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2271">
              <w:rPr>
                <w:rFonts w:ascii="Tahoma" w:hAnsi="Tahoma" w:cs="Tahoma"/>
                <w:sz w:val="20"/>
                <w:szCs w:val="20"/>
              </w:rPr>
              <w:t>Shannon trap</w:t>
            </w:r>
            <w:r w:rsidRPr="008E2271">
              <w:rPr>
                <w:rFonts w:ascii="Tahoma" w:hAnsi="Tahoma" w:cs="Tahoma"/>
                <w:sz w:val="20"/>
                <w:szCs w:val="20"/>
                <w:rtl/>
              </w:rPr>
              <w:t xml:space="preserve">    </w:t>
            </w:r>
          </w:p>
        </w:tc>
      </w:tr>
      <w:tr w:rsidR="00255DDA" w:rsidRPr="00B533A7" w14:paraId="106F90D9" w14:textId="77777777" w:rsidTr="00E62CBE">
        <w:trPr>
          <w:cantSplit/>
        </w:trPr>
        <w:tc>
          <w:tcPr>
            <w:tcW w:w="794" w:type="dxa"/>
          </w:tcPr>
          <w:p w14:paraId="2EEE7BC5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0EF169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500F80" w14:textId="77777777" w:rsidR="00255DDA" w:rsidRPr="00B533A7" w:rsidRDefault="008E2271" w:rsidP="008E2271">
            <w:pPr>
              <w:tabs>
                <w:tab w:val="left" w:pos="1338"/>
              </w:tabs>
              <w:rPr>
                <w:rFonts w:cs="B Nazanin"/>
                <w:b/>
                <w:bCs/>
                <w:sz w:val="20"/>
                <w:szCs w:val="20"/>
              </w:rPr>
            </w:pPr>
            <w:r w:rsidRPr="008E2271">
              <w:rPr>
                <w:rFonts w:cs="B Nazanin"/>
                <w:b/>
                <w:bCs/>
                <w:sz w:val="20"/>
                <w:szCs w:val="20"/>
              </w:rPr>
              <w:t>Co2 trap</w:t>
            </w:r>
          </w:p>
        </w:tc>
      </w:tr>
      <w:tr w:rsidR="00255DDA" w:rsidRPr="00B533A7" w14:paraId="0C865A47" w14:textId="77777777" w:rsidTr="00E62CBE">
        <w:trPr>
          <w:cantSplit/>
        </w:trPr>
        <w:tc>
          <w:tcPr>
            <w:tcW w:w="794" w:type="dxa"/>
          </w:tcPr>
          <w:p w14:paraId="23148550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4B158B" w14:textId="77777777" w:rsidR="00255DDA" w:rsidRPr="00B533A7" w:rsidRDefault="00255DDA" w:rsidP="0080752A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421509" w14:textId="77777777" w:rsidR="008E2271" w:rsidRDefault="008E2271" w:rsidP="008E227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E2271" w:rsidRPr="00B533A7" w14:paraId="516181C8" w14:textId="77777777" w:rsidTr="00605D58">
        <w:trPr>
          <w:cantSplit/>
        </w:trPr>
        <w:tc>
          <w:tcPr>
            <w:tcW w:w="794" w:type="dxa"/>
          </w:tcPr>
          <w:p w14:paraId="172DB970" w14:textId="77777777" w:rsidR="008E2271" w:rsidRPr="00B533A7" w:rsidRDefault="008E2271" w:rsidP="00605D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2FB5E2" w14:textId="77777777" w:rsidR="008E2271" w:rsidRPr="00B533A7" w:rsidRDefault="008E2271" w:rsidP="00605D5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8E2271" w:rsidRPr="00B533A7" w14:paraId="1360D83D" w14:textId="77777777" w:rsidTr="00605D58">
        <w:trPr>
          <w:cantSplit/>
        </w:trPr>
        <w:tc>
          <w:tcPr>
            <w:tcW w:w="794" w:type="dxa"/>
            <w:vAlign w:val="center"/>
          </w:tcPr>
          <w:p w14:paraId="24BCB7F7" w14:textId="77777777" w:rsidR="008E2271" w:rsidRPr="00B533A7" w:rsidRDefault="008E2271" w:rsidP="00605D58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76EA3E31" w14:textId="77777777" w:rsidR="008E2271" w:rsidRPr="003B120F" w:rsidRDefault="008E2271" w:rsidP="00605D58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8E2271">
              <w:rPr>
                <w:rFonts w:ascii="Tahoma" w:hAnsi="Tahoma" w:cs="B Nazanin"/>
                <w:b/>
                <w:bCs/>
                <w:rtl/>
              </w:rPr>
              <w:t>و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 w:hint="eastAsia"/>
                <w:b/>
                <w:bCs/>
                <w:rtl/>
              </w:rPr>
              <w:t>روس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تب دنگ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در حال حاضر دار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چند سروتا</w:t>
            </w:r>
            <w:r w:rsidRPr="008E2271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8E2271">
              <w:rPr>
                <w:rFonts w:ascii="Tahoma" w:hAnsi="Tahoma" w:cs="B Nazanin" w:hint="eastAsia"/>
                <w:b/>
                <w:bCs/>
                <w:rtl/>
              </w:rPr>
              <w:t>پ</w:t>
            </w:r>
            <w:r w:rsidRPr="008E2271">
              <w:rPr>
                <w:rFonts w:ascii="Tahoma" w:hAnsi="Tahoma" w:cs="B Nazanin"/>
                <w:b/>
                <w:bCs/>
                <w:rtl/>
              </w:rPr>
              <w:t xml:space="preserve"> است؟</w:t>
            </w:r>
          </w:p>
        </w:tc>
      </w:tr>
      <w:tr w:rsidR="008E2271" w:rsidRPr="00B533A7" w14:paraId="4C93CD82" w14:textId="77777777" w:rsidTr="00605D58">
        <w:trPr>
          <w:cantSplit/>
        </w:trPr>
        <w:tc>
          <w:tcPr>
            <w:tcW w:w="794" w:type="dxa"/>
          </w:tcPr>
          <w:p w14:paraId="05544826" w14:textId="77777777" w:rsidR="008E2271" w:rsidRPr="00B533A7" w:rsidRDefault="008E2271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607ED3" w14:textId="77777777" w:rsidR="008E2271" w:rsidRPr="00B533A7" w:rsidRDefault="008E2271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EE0DCA" w14:textId="77777777" w:rsidR="008E2271" w:rsidRPr="00B533A7" w:rsidRDefault="008E2271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2271">
              <w:rPr>
                <w:rFonts w:ascii="Tahoma" w:hAnsi="Tahoma" w:cs="Tahoma"/>
                <w:sz w:val="20"/>
                <w:szCs w:val="20"/>
                <w:rtl/>
              </w:rPr>
              <w:t>2 سروتا</w:t>
            </w:r>
            <w:r w:rsidRPr="008E2271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8E2271">
              <w:rPr>
                <w:rFonts w:ascii="Tahoma" w:hAnsi="Tahoma" w:cs="Tahoma" w:hint="eastAsia"/>
                <w:sz w:val="20"/>
                <w:szCs w:val="20"/>
                <w:rtl/>
              </w:rPr>
              <w:t>پ</w:t>
            </w:r>
            <w:r w:rsidRPr="008E2271">
              <w:rPr>
                <w:rFonts w:ascii="Tahoma" w:hAnsi="Tahoma" w:cs="Tahoma"/>
                <w:sz w:val="20"/>
                <w:szCs w:val="20"/>
                <w:rtl/>
              </w:rPr>
              <w:t xml:space="preserve">                 </w:t>
            </w:r>
          </w:p>
        </w:tc>
      </w:tr>
      <w:tr w:rsidR="008E2271" w:rsidRPr="00B533A7" w14:paraId="68CE768A" w14:textId="77777777" w:rsidTr="00605D58">
        <w:trPr>
          <w:cantSplit/>
        </w:trPr>
        <w:tc>
          <w:tcPr>
            <w:tcW w:w="794" w:type="dxa"/>
          </w:tcPr>
          <w:p w14:paraId="5D3FC6DF" w14:textId="77777777" w:rsidR="008E2271" w:rsidRPr="00B533A7" w:rsidRDefault="008E2271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BD4043" w14:textId="77777777" w:rsidR="008E2271" w:rsidRPr="00C84A55" w:rsidRDefault="008E2271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84A55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572FB7" w14:textId="77777777" w:rsidR="008E2271" w:rsidRPr="00C84A55" w:rsidRDefault="008E2271" w:rsidP="00605D5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C84A55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>4 سروتا</w:t>
            </w:r>
            <w:r w:rsidRPr="00C84A55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  <w:r w:rsidRPr="00C84A55">
              <w:rPr>
                <w:rFonts w:ascii="Tahoma" w:hAnsi="Tahoma" w:cs="Tahoma" w:hint="eastAsia"/>
                <w:color w:val="FF0000"/>
                <w:sz w:val="20"/>
                <w:szCs w:val="20"/>
                <w:rtl/>
              </w:rPr>
              <w:t>پ</w:t>
            </w:r>
            <w:r w:rsidRPr="00C84A55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 xml:space="preserve">               </w:t>
            </w:r>
          </w:p>
        </w:tc>
      </w:tr>
      <w:tr w:rsidR="008E2271" w:rsidRPr="00B533A7" w14:paraId="5303528D" w14:textId="77777777" w:rsidTr="00605D58">
        <w:trPr>
          <w:cantSplit/>
        </w:trPr>
        <w:tc>
          <w:tcPr>
            <w:tcW w:w="794" w:type="dxa"/>
          </w:tcPr>
          <w:p w14:paraId="53A67E06" w14:textId="77777777" w:rsidR="008E2271" w:rsidRPr="00B533A7" w:rsidRDefault="008E2271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3D899E" w14:textId="77777777" w:rsidR="008E2271" w:rsidRPr="00B533A7" w:rsidRDefault="008E2271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4D53949" w14:textId="77777777" w:rsidR="008E2271" w:rsidRPr="00B533A7" w:rsidRDefault="008E2271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2271">
              <w:rPr>
                <w:rFonts w:ascii="Tahoma" w:hAnsi="Tahoma" w:cs="Tahoma"/>
                <w:sz w:val="20"/>
                <w:szCs w:val="20"/>
                <w:rtl/>
              </w:rPr>
              <w:t>3 سروتا</w:t>
            </w:r>
            <w:r w:rsidRPr="008E2271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8E2271">
              <w:rPr>
                <w:rFonts w:ascii="Tahoma" w:hAnsi="Tahoma" w:cs="Tahoma" w:hint="eastAsia"/>
                <w:sz w:val="20"/>
                <w:szCs w:val="20"/>
                <w:rtl/>
              </w:rPr>
              <w:t>پ</w:t>
            </w:r>
            <w:r w:rsidRPr="008E2271">
              <w:rPr>
                <w:rFonts w:ascii="Tahoma" w:hAnsi="Tahoma" w:cs="Tahoma"/>
                <w:sz w:val="20"/>
                <w:szCs w:val="20"/>
                <w:rtl/>
              </w:rPr>
              <w:t xml:space="preserve">                               </w:t>
            </w:r>
          </w:p>
        </w:tc>
      </w:tr>
      <w:tr w:rsidR="008E2271" w:rsidRPr="00B533A7" w14:paraId="0C363627" w14:textId="77777777" w:rsidTr="00605D58">
        <w:trPr>
          <w:cantSplit/>
        </w:trPr>
        <w:tc>
          <w:tcPr>
            <w:tcW w:w="794" w:type="dxa"/>
          </w:tcPr>
          <w:p w14:paraId="4182CB6E" w14:textId="77777777" w:rsidR="008E2271" w:rsidRPr="00B533A7" w:rsidRDefault="008E2271" w:rsidP="00605D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C31D7E" w14:textId="77777777" w:rsidR="008E2271" w:rsidRPr="00B533A7" w:rsidRDefault="008E2271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54F3F25" w14:textId="04278DDB" w:rsidR="008E2271" w:rsidRPr="00B533A7" w:rsidRDefault="00C84A55" w:rsidP="00605D58">
            <w:pPr>
              <w:tabs>
                <w:tab w:val="left" w:pos="1338"/>
              </w:tabs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6 </w:t>
            </w:r>
            <w:r w:rsidR="008E2271" w:rsidRPr="008E2271">
              <w:rPr>
                <w:rFonts w:cs="B Nazanin"/>
                <w:b/>
                <w:bCs/>
                <w:sz w:val="20"/>
                <w:szCs w:val="20"/>
                <w:rtl/>
              </w:rPr>
              <w:t>سروتا</w:t>
            </w:r>
            <w:r w:rsidR="008E2271" w:rsidRPr="008E227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="008E2271" w:rsidRPr="008E2271">
              <w:rPr>
                <w:rFonts w:cs="B Nazanin" w:hint="eastAsia"/>
                <w:b/>
                <w:bCs/>
                <w:sz w:val="20"/>
                <w:szCs w:val="20"/>
                <w:rtl/>
              </w:rPr>
              <w:t>پ</w:t>
            </w:r>
          </w:p>
        </w:tc>
      </w:tr>
      <w:tr w:rsidR="008E2271" w:rsidRPr="00B533A7" w14:paraId="50E913F0" w14:textId="77777777" w:rsidTr="00605D58">
        <w:trPr>
          <w:cantSplit/>
        </w:trPr>
        <w:tc>
          <w:tcPr>
            <w:tcW w:w="794" w:type="dxa"/>
          </w:tcPr>
          <w:p w14:paraId="16C82321" w14:textId="77777777" w:rsidR="008E2271" w:rsidRPr="00B533A7" w:rsidRDefault="008E2271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F85BDE" w14:textId="77777777" w:rsidR="008E2271" w:rsidRPr="00B533A7" w:rsidRDefault="008E2271" w:rsidP="00605D58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AEB22F" w14:textId="77777777" w:rsidR="008E2271" w:rsidRDefault="008E2271" w:rsidP="008E227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0F6804E" w14:textId="77777777" w:rsidR="008E2271" w:rsidRDefault="008E2271" w:rsidP="008E227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BA4F1E7" w14:textId="77777777" w:rsidR="00255DDA" w:rsidRPr="00B533A7" w:rsidRDefault="00255DDA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55DDA" w:rsidRPr="00B533A7" w14:paraId="549450F8" w14:textId="77777777" w:rsidTr="00E62CBE">
        <w:trPr>
          <w:cantSplit/>
        </w:trPr>
        <w:tc>
          <w:tcPr>
            <w:tcW w:w="794" w:type="dxa"/>
          </w:tcPr>
          <w:p w14:paraId="51E0DBEC" w14:textId="77777777" w:rsidR="00255DDA" w:rsidRPr="00B533A7" w:rsidRDefault="00255DDA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61CA22" w14:textId="77777777" w:rsidR="00255DDA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255DDA" w:rsidRPr="00B533A7" w14:paraId="016AAFD8" w14:textId="77777777" w:rsidTr="00E62CBE">
        <w:trPr>
          <w:cantSplit/>
        </w:trPr>
        <w:tc>
          <w:tcPr>
            <w:tcW w:w="794" w:type="dxa"/>
            <w:vAlign w:val="center"/>
          </w:tcPr>
          <w:p w14:paraId="58F31308" w14:textId="77777777" w:rsidR="00255DDA" w:rsidRPr="00B533A7" w:rsidRDefault="008E2271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  <w:r w:rsidR="00696A4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002E0B0D" w14:textId="77777777" w:rsidR="00255DDA" w:rsidRPr="003B120F" w:rsidRDefault="00136CD9" w:rsidP="00136CD9">
            <w:pPr>
              <w:tabs>
                <w:tab w:val="left" w:pos="3975"/>
              </w:tabs>
              <w:spacing w:line="480" w:lineRule="auto"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136CD9">
              <w:rPr>
                <w:rFonts w:ascii="Tahoma" w:eastAsiaTheme="minorHAnsi" w:hAnsi="Tahoma" w:cs="B Nazanin"/>
                <w:b/>
                <w:bCs/>
                <w:rtl/>
              </w:rPr>
              <w:t>کدام گز</w:t>
            </w:r>
            <w:r w:rsidRPr="00136CD9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136CD9">
              <w:rPr>
                <w:rFonts w:ascii="Tahoma" w:eastAsiaTheme="minorHAnsi" w:hAnsi="Tahoma" w:cs="B Nazanin" w:hint="eastAsia"/>
                <w:b/>
                <w:bCs/>
                <w:rtl/>
              </w:rPr>
              <w:t>نه</w:t>
            </w:r>
            <w:r w:rsidRPr="00136CD9">
              <w:rPr>
                <w:rFonts w:ascii="Tahoma" w:eastAsiaTheme="minorHAnsi" w:hAnsi="Tahoma" w:cs="B Nazanin"/>
                <w:b/>
                <w:bCs/>
                <w:rtl/>
              </w:rPr>
              <w:t xml:space="preserve"> تعر</w:t>
            </w:r>
            <w:r w:rsidRPr="00136CD9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136CD9">
              <w:rPr>
                <w:rFonts w:ascii="Tahoma" w:eastAsiaTheme="minorHAnsi" w:hAnsi="Tahoma" w:cs="B Nazanin" w:hint="eastAsia"/>
                <w:b/>
                <w:bCs/>
                <w:rtl/>
              </w:rPr>
              <w:t>ف</w:t>
            </w:r>
            <w:r w:rsidRPr="00136CD9">
              <w:rPr>
                <w:rFonts w:ascii="Tahoma" w:eastAsiaTheme="minorHAnsi" w:hAnsi="Tahoma" w:cs="B Nazanin"/>
                <w:b/>
                <w:bCs/>
                <w:rtl/>
              </w:rPr>
              <w:t xml:space="preserve"> تب دنگ</w:t>
            </w:r>
            <w:r w:rsidRPr="00136CD9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136CD9">
              <w:rPr>
                <w:rFonts w:ascii="Tahoma" w:eastAsiaTheme="minorHAnsi" w:hAnsi="Tahoma" w:cs="B Nazanin"/>
                <w:b/>
                <w:bCs/>
                <w:rtl/>
              </w:rPr>
              <w:t xml:space="preserve"> شد</w:t>
            </w:r>
            <w:r w:rsidRPr="00136CD9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136CD9">
              <w:rPr>
                <w:rFonts w:ascii="Tahoma" w:eastAsiaTheme="minorHAnsi" w:hAnsi="Tahoma" w:cs="B Nazanin" w:hint="eastAsia"/>
                <w:b/>
                <w:bCs/>
                <w:rtl/>
              </w:rPr>
              <w:t>د</w:t>
            </w:r>
            <w:r w:rsidRPr="00136CD9">
              <w:rPr>
                <w:rFonts w:ascii="Tahoma" w:eastAsiaTheme="minorHAnsi" w:hAnsi="Tahoma" w:cs="B Nazanin"/>
                <w:b/>
                <w:bCs/>
                <w:rtl/>
              </w:rPr>
              <w:t xml:space="preserve"> است؟</w:t>
            </w:r>
          </w:p>
        </w:tc>
      </w:tr>
      <w:tr w:rsidR="00255DDA" w:rsidRPr="00B533A7" w14:paraId="07D24DEA" w14:textId="77777777" w:rsidTr="00E62CBE">
        <w:trPr>
          <w:cantSplit/>
        </w:trPr>
        <w:tc>
          <w:tcPr>
            <w:tcW w:w="794" w:type="dxa"/>
          </w:tcPr>
          <w:p w14:paraId="74E894D5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A2B3C4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1D73328" w14:textId="77777777" w:rsidR="00255DDA" w:rsidRPr="00B533A7" w:rsidRDefault="00136CD9" w:rsidP="00A2361F">
            <w:pPr>
              <w:spacing w:line="48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136CD9">
              <w:rPr>
                <w:rFonts w:ascii="Tahoma" w:eastAsiaTheme="minorHAnsi" w:hAnsi="Tahoma" w:cs="Tahoma"/>
                <w:sz w:val="20"/>
                <w:szCs w:val="20"/>
                <w:rtl/>
              </w:rPr>
              <w:t xml:space="preserve">سکونت </w:t>
            </w:r>
            <w:r w:rsidRPr="00136CD9">
              <w:rPr>
                <w:rFonts w:ascii="Tahoma" w:eastAsiaTheme="minorHAnsi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eastAsiaTheme="minorHAnsi" w:hAnsi="Tahoma" w:cs="Tahoma" w:hint="eastAsia"/>
                <w:sz w:val="20"/>
                <w:szCs w:val="20"/>
                <w:rtl/>
              </w:rPr>
              <w:t>ا</w:t>
            </w:r>
            <w:r w:rsidRPr="00136CD9">
              <w:rPr>
                <w:rFonts w:ascii="Tahoma" w:eastAsiaTheme="minorHAnsi" w:hAnsi="Tahoma" w:cs="Tahoma"/>
                <w:sz w:val="20"/>
                <w:szCs w:val="20"/>
                <w:rtl/>
              </w:rPr>
              <w:t xml:space="preserve"> مسافرت به منطقه ا</w:t>
            </w:r>
            <w:r w:rsidRPr="00136CD9">
              <w:rPr>
                <w:rFonts w:ascii="Tahoma" w:eastAsiaTheme="minorHAnsi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eastAsiaTheme="minorHAnsi" w:hAnsi="Tahoma" w:cs="Tahoma"/>
                <w:sz w:val="20"/>
                <w:szCs w:val="20"/>
                <w:rtl/>
              </w:rPr>
              <w:t xml:space="preserve"> که در آن تب دنگ</w:t>
            </w:r>
            <w:r w:rsidRPr="00136CD9">
              <w:rPr>
                <w:rFonts w:ascii="Tahoma" w:eastAsiaTheme="minorHAnsi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eastAsiaTheme="minorHAnsi" w:hAnsi="Tahoma" w:cs="Tahoma"/>
                <w:sz w:val="20"/>
                <w:szCs w:val="20"/>
                <w:rtl/>
              </w:rPr>
              <w:t xml:space="preserve"> بوم</w:t>
            </w:r>
            <w:r w:rsidRPr="00136CD9">
              <w:rPr>
                <w:rFonts w:ascii="Tahoma" w:eastAsiaTheme="minorHAnsi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eastAsiaTheme="minorHAnsi" w:hAnsi="Tahoma" w:cs="Tahoma"/>
                <w:sz w:val="20"/>
                <w:szCs w:val="20"/>
                <w:rtl/>
              </w:rPr>
              <w:t xml:space="preserve"> وجود دارد، وجود تب به همراه علائم درد بدن و اسهال</w:t>
            </w:r>
          </w:p>
        </w:tc>
      </w:tr>
      <w:tr w:rsidR="00255DDA" w:rsidRPr="00B533A7" w14:paraId="226F5F5C" w14:textId="77777777" w:rsidTr="00E62CBE">
        <w:trPr>
          <w:cantSplit/>
        </w:trPr>
        <w:tc>
          <w:tcPr>
            <w:tcW w:w="794" w:type="dxa"/>
          </w:tcPr>
          <w:p w14:paraId="2A03CF51" w14:textId="77777777" w:rsidR="00255DDA" w:rsidRPr="00C84A55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14:paraId="6F3530F0" w14:textId="77777777" w:rsidR="00255DDA" w:rsidRPr="00C84A55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84A55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A35136" w14:textId="77777777" w:rsidR="00255DDA" w:rsidRPr="00C84A55" w:rsidRDefault="00136CD9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C84A55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سکونت </w:t>
            </w:r>
            <w:r w:rsidRPr="00C84A55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C84A55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ا</w:t>
            </w:r>
            <w:r w:rsidRPr="00C84A55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مسافرت به منطقه ا</w:t>
            </w:r>
            <w:r w:rsidRPr="00C84A55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C84A55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که در آن تب دنگ</w:t>
            </w:r>
            <w:r w:rsidRPr="00C84A55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C84A55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بوم</w:t>
            </w:r>
            <w:r w:rsidRPr="00C84A55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C84A55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وجود دارد، وجود تب به مدت 2 تا 7 روز به همراه علائم نشت شد</w:t>
            </w:r>
            <w:r w:rsidRPr="00C84A55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C84A55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C84A55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پلاسما که منجر به شوک شود</w:t>
            </w:r>
          </w:p>
        </w:tc>
      </w:tr>
      <w:tr w:rsidR="00255DDA" w:rsidRPr="00B533A7" w14:paraId="5CEB97A5" w14:textId="77777777" w:rsidTr="00E62CBE">
        <w:trPr>
          <w:cantSplit/>
        </w:trPr>
        <w:tc>
          <w:tcPr>
            <w:tcW w:w="794" w:type="dxa"/>
          </w:tcPr>
          <w:p w14:paraId="25A9FEA0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9A0E6E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283E53" w14:textId="77777777" w:rsidR="00255DDA" w:rsidRPr="00B533A7" w:rsidRDefault="00136CD9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سکونت 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 w:hint="eastAsia"/>
                <w:sz w:val="20"/>
                <w:szCs w:val="20"/>
                <w:rtl/>
              </w:rPr>
              <w:t>ا</w:t>
            </w: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 مسافرت به منطقه ا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 که در آن تب دنگ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 بوم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 وجود دارد، وجود تب به مدت 2 تا 7 روز به همراه خونر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 w:hint="eastAsia"/>
                <w:sz w:val="20"/>
                <w:szCs w:val="20"/>
                <w:rtl/>
              </w:rPr>
              <w:t>ز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 مخاط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</w:p>
        </w:tc>
      </w:tr>
      <w:tr w:rsidR="00255DDA" w:rsidRPr="00B533A7" w14:paraId="7240A603" w14:textId="77777777" w:rsidTr="00E62CBE">
        <w:trPr>
          <w:cantSplit/>
        </w:trPr>
        <w:tc>
          <w:tcPr>
            <w:tcW w:w="794" w:type="dxa"/>
          </w:tcPr>
          <w:p w14:paraId="55257633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346A88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E79B62" w14:textId="77777777" w:rsidR="00255DDA" w:rsidRPr="00B533A7" w:rsidRDefault="00136CD9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سکونت 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 w:hint="eastAsia"/>
                <w:sz w:val="20"/>
                <w:szCs w:val="20"/>
                <w:rtl/>
              </w:rPr>
              <w:t>ا</w:t>
            </w: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 مسافرت به منطقه ا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 که در آن تب دنگ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 بوم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 وجود دارد، وجود تب به مدت 2 تا 7 روز به همراه بزرگ</w:t>
            </w:r>
            <w:r w:rsidRPr="00136CD9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136CD9">
              <w:rPr>
                <w:rFonts w:ascii="Tahoma" w:hAnsi="Tahoma" w:cs="Tahoma"/>
                <w:sz w:val="20"/>
                <w:szCs w:val="20"/>
                <w:rtl/>
              </w:rPr>
              <w:t xml:space="preserve"> کبد</w:t>
            </w:r>
          </w:p>
        </w:tc>
      </w:tr>
      <w:tr w:rsidR="00255DDA" w:rsidRPr="00B533A7" w14:paraId="4010C537" w14:textId="77777777" w:rsidTr="00E62CBE">
        <w:trPr>
          <w:cantSplit/>
        </w:trPr>
        <w:tc>
          <w:tcPr>
            <w:tcW w:w="794" w:type="dxa"/>
          </w:tcPr>
          <w:p w14:paraId="352DAFC3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BC8A42" w14:textId="77777777" w:rsidR="00255DDA" w:rsidRPr="00B533A7" w:rsidRDefault="00255DDA" w:rsidP="00E62CBE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6AB482" w14:textId="77777777" w:rsidR="00255DDA" w:rsidRDefault="00983960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 </w:t>
      </w:r>
    </w:p>
    <w:p w14:paraId="3E9BBDC9" w14:textId="77777777" w:rsidR="00983960" w:rsidRPr="00B533A7" w:rsidRDefault="00983960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7CCAAB2" w14:textId="77777777" w:rsidR="007E06F9" w:rsidRDefault="007E06F9" w:rsidP="007E06F9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625F25" w:rsidRPr="00B533A7" w14:paraId="49213CD3" w14:textId="77777777" w:rsidTr="00605D58">
        <w:trPr>
          <w:cantSplit/>
        </w:trPr>
        <w:tc>
          <w:tcPr>
            <w:tcW w:w="673" w:type="dxa"/>
          </w:tcPr>
          <w:p w14:paraId="01BD7756" w14:textId="77777777" w:rsidR="00625F25" w:rsidRPr="00B533A7" w:rsidRDefault="00625F25" w:rsidP="00605D58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5C97DDB4" w14:textId="77777777" w:rsidR="00625F25" w:rsidRPr="00B533A7" w:rsidRDefault="00625F25" w:rsidP="00605D5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625F25" w:rsidRPr="00B533A7" w14:paraId="039F2565" w14:textId="77777777" w:rsidTr="00605D58">
        <w:trPr>
          <w:cantSplit/>
        </w:trPr>
        <w:tc>
          <w:tcPr>
            <w:tcW w:w="673" w:type="dxa"/>
            <w:vAlign w:val="center"/>
          </w:tcPr>
          <w:p w14:paraId="1B2753DB" w14:textId="77777777" w:rsidR="00625F25" w:rsidRPr="00B533A7" w:rsidRDefault="00625F25" w:rsidP="00983960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  <w:r w:rsidR="0098396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532" w:type="dxa"/>
            <w:gridSpan w:val="2"/>
            <w:vAlign w:val="center"/>
          </w:tcPr>
          <w:p w14:paraId="4EC8ACEF" w14:textId="77777777" w:rsidR="00625F25" w:rsidRPr="003B120F" w:rsidRDefault="00625F25" w:rsidP="00605D58">
            <w:pPr>
              <w:spacing w:line="480" w:lineRule="auto"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625F25">
              <w:rPr>
                <w:rFonts w:ascii="Tahoma" w:eastAsiaTheme="minorHAnsi" w:hAnsi="Tahoma" w:cs="B Nazanin"/>
                <w:b/>
                <w:bCs/>
                <w:rtl/>
              </w:rPr>
              <w:t>فاز اصل</w:t>
            </w:r>
            <w:r w:rsidRPr="00625F25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625F25">
              <w:rPr>
                <w:rFonts w:ascii="Tahoma" w:eastAsiaTheme="minorHAnsi" w:hAnsi="Tahoma" w:cs="B Nazanin"/>
                <w:b/>
                <w:bCs/>
                <w:rtl/>
              </w:rPr>
              <w:t xml:space="preserve"> ب</w:t>
            </w:r>
            <w:r w:rsidRPr="00625F25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625F25">
              <w:rPr>
                <w:rFonts w:ascii="Tahoma" w:eastAsiaTheme="minorHAnsi" w:hAnsi="Tahoma" w:cs="B Nazanin" w:hint="eastAsia"/>
                <w:b/>
                <w:bCs/>
                <w:rtl/>
              </w:rPr>
              <w:t>مار</w:t>
            </w:r>
            <w:r w:rsidRPr="00625F25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625F25">
              <w:rPr>
                <w:rFonts w:ascii="Tahoma" w:eastAsiaTheme="minorHAnsi" w:hAnsi="Tahoma" w:cs="B Nazanin"/>
                <w:b/>
                <w:bCs/>
                <w:rtl/>
              </w:rPr>
              <w:t xml:space="preserve"> تب دنگ</w:t>
            </w:r>
            <w:r w:rsidRPr="00625F25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625F25">
              <w:rPr>
                <w:rFonts w:ascii="Tahoma" w:eastAsiaTheme="minorHAnsi" w:hAnsi="Tahoma" w:cs="B Nazanin"/>
                <w:b/>
                <w:bCs/>
                <w:rtl/>
              </w:rPr>
              <w:t xml:space="preserve"> کدام گز</w:t>
            </w:r>
            <w:r w:rsidRPr="00625F25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625F25">
              <w:rPr>
                <w:rFonts w:ascii="Tahoma" w:eastAsiaTheme="minorHAnsi" w:hAnsi="Tahoma" w:cs="B Nazanin" w:hint="eastAsia"/>
                <w:b/>
                <w:bCs/>
                <w:rtl/>
              </w:rPr>
              <w:t>نه</w:t>
            </w:r>
            <w:r w:rsidRPr="00625F25">
              <w:rPr>
                <w:rFonts w:ascii="Tahoma" w:eastAsiaTheme="minorHAnsi" w:hAnsi="Tahoma" w:cs="B Nazanin"/>
                <w:b/>
                <w:bCs/>
                <w:rtl/>
              </w:rPr>
              <w:t xml:space="preserve"> است؟</w:t>
            </w:r>
          </w:p>
        </w:tc>
      </w:tr>
      <w:tr w:rsidR="00625F25" w:rsidRPr="00B533A7" w14:paraId="4762F837" w14:textId="77777777" w:rsidTr="00605D58">
        <w:trPr>
          <w:cantSplit/>
        </w:trPr>
        <w:tc>
          <w:tcPr>
            <w:tcW w:w="673" w:type="dxa"/>
          </w:tcPr>
          <w:p w14:paraId="0B6A3BA2" w14:textId="77777777" w:rsidR="00625F25" w:rsidRPr="00B533A7" w:rsidRDefault="00625F25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7E6237" w14:textId="77777777" w:rsidR="00625F25" w:rsidRPr="00C84A55" w:rsidRDefault="00625F25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84A55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5C8A7979" w14:textId="77777777" w:rsidR="00625F25" w:rsidRPr="00C84A55" w:rsidRDefault="00625F25" w:rsidP="00605D5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C84A55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>مرحله بروز تب، مرحله بحران</w:t>
            </w:r>
            <w:r w:rsidRPr="00C84A55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  <w:r w:rsidRPr="00C84A55">
              <w:rPr>
                <w:rFonts w:ascii="Tahoma" w:hAnsi="Tahoma" w:cs="Tahoma" w:hint="eastAsia"/>
                <w:color w:val="FF0000"/>
                <w:sz w:val="20"/>
                <w:szCs w:val="20"/>
                <w:rtl/>
              </w:rPr>
              <w:t>،</w:t>
            </w:r>
            <w:r w:rsidRPr="00C84A55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 xml:space="preserve"> دوره نقاهت                       </w:t>
            </w:r>
          </w:p>
        </w:tc>
      </w:tr>
      <w:tr w:rsidR="00625F25" w:rsidRPr="00B533A7" w14:paraId="66B042C6" w14:textId="77777777" w:rsidTr="00605D58">
        <w:trPr>
          <w:cantSplit/>
        </w:trPr>
        <w:tc>
          <w:tcPr>
            <w:tcW w:w="673" w:type="dxa"/>
          </w:tcPr>
          <w:p w14:paraId="3AD926FB" w14:textId="77777777" w:rsidR="00625F25" w:rsidRPr="00B533A7" w:rsidRDefault="00625F25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B92C39" w14:textId="77777777" w:rsidR="00625F25" w:rsidRPr="00B533A7" w:rsidRDefault="00625F25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55E253A8" w14:textId="77777777" w:rsidR="00625F25" w:rsidRPr="00B533A7" w:rsidRDefault="00625F25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625F25">
              <w:rPr>
                <w:rFonts w:ascii="Tahoma" w:hAnsi="Tahoma" w:cs="Tahoma"/>
                <w:sz w:val="20"/>
                <w:szCs w:val="20"/>
                <w:rtl/>
              </w:rPr>
              <w:t>مرحله مقدمات</w:t>
            </w:r>
            <w:r w:rsidRPr="00625F25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625F25">
              <w:rPr>
                <w:rFonts w:ascii="Tahoma" w:hAnsi="Tahoma" w:cs="Tahoma" w:hint="eastAsia"/>
                <w:sz w:val="20"/>
                <w:szCs w:val="20"/>
                <w:rtl/>
              </w:rPr>
              <w:t>،</w:t>
            </w:r>
            <w:r w:rsidRPr="00625F25">
              <w:rPr>
                <w:rFonts w:ascii="Tahoma" w:hAnsi="Tahoma" w:cs="Tahoma"/>
                <w:sz w:val="20"/>
                <w:szCs w:val="20"/>
                <w:rtl/>
              </w:rPr>
              <w:t xml:space="preserve"> مرحله بروز تب، دوره نقاهت</w:t>
            </w:r>
          </w:p>
        </w:tc>
      </w:tr>
      <w:tr w:rsidR="00625F25" w:rsidRPr="00B533A7" w14:paraId="254932B5" w14:textId="77777777" w:rsidTr="00605D58">
        <w:trPr>
          <w:cantSplit/>
          <w:trHeight w:val="594"/>
        </w:trPr>
        <w:tc>
          <w:tcPr>
            <w:tcW w:w="673" w:type="dxa"/>
          </w:tcPr>
          <w:p w14:paraId="12FE919B" w14:textId="77777777" w:rsidR="00625F25" w:rsidRPr="00B533A7" w:rsidRDefault="00625F25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249B75" w14:textId="77777777" w:rsidR="00625F25" w:rsidRPr="00B533A7" w:rsidRDefault="00625F25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566CC187" w14:textId="77777777" w:rsidR="00625F25" w:rsidRPr="00B533A7" w:rsidRDefault="00625F25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625F25">
              <w:rPr>
                <w:rFonts w:ascii="Tahoma" w:hAnsi="Tahoma" w:cs="Tahoma"/>
                <w:sz w:val="20"/>
                <w:szCs w:val="20"/>
                <w:rtl/>
              </w:rPr>
              <w:t>مرحله بروز تب، مرحله بروز علائم عصب</w:t>
            </w:r>
            <w:r w:rsidRPr="00625F25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625F25">
              <w:rPr>
                <w:rFonts w:ascii="Tahoma" w:hAnsi="Tahoma" w:cs="Tahoma" w:hint="eastAsia"/>
                <w:sz w:val="20"/>
                <w:szCs w:val="20"/>
                <w:rtl/>
              </w:rPr>
              <w:t>،</w:t>
            </w:r>
            <w:r w:rsidRPr="00625F25">
              <w:rPr>
                <w:rFonts w:ascii="Tahoma" w:hAnsi="Tahoma" w:cs="Tahoma"/>
                <w:sz w:val="20"/>
                <w:szCs w:val="20"/>
                <w:rtl/>
              </w:rPr>
              <w:t xml:space="preserve"> دوره نقاهت            </w:t>
            </w:r>
          </w:p>
        </w:tc>
      </w:tr>
      <w:tr w:rsidR="00625F25" w:rsidRPr="00B533A7" w14:paraId="2A513744" w14:textId="77777777" w:rsidTr="00605D58">
        <w:trPr>
          <w:cantSplit/>
        </w:trPr>
        <w:tc>
          <w:tcPr>
            <w:tcW w:w="673" w:type="dxa"/>
          </w:tcPr>
          <w:p w14:paraId="042B1B5B" w14:textId="77777777" w:rsidR="00625F25" w:rsidRPr="00B533A7" w:rsidRDefault="00625F25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C51E1F" w14:textId="77777777" w:rsidR="00625F25" w:rsidRPr="00B533A7" w:rsidRDefault="00625F25" w:rsidP="00605D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1921373F" w14:textId="77777777" w:rsidR="00625F25" w:rsidRPr="00B533A7" w:rsidRDefault="00625F25" w:rsidP="00605D5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625F25">
              <w:rPr>
                <w:rFonts w:ascii="Tahoma" w:hAnsi="Tahoma" w:cs="Tahoma"/>
                <w:sz w:val="20"/>
                <w:szCs w:val="20"/>
                <w:rtl/>
              </w:rPr>
              <w:t>مرحله مقدمات</w:t>
            </w:r>
            <w:r w:rsidRPr="00625F25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625F25">
              <w:rPr>
                <w:rFonts w:ascii="Tahoma" w:hAnsi="Tahoma" w:cs="Tahoma" w:hint="eastAsia"/>
                <w:sz w:val="20"/>
                <w:szCs w:val="20"/>
                <w:rtl/>
              </w:rPr>
              <w:t>،</w:t>
            </w:r>
            <w:r w:rsidRPr="00625F25">
              <w:rPr>
                <w:rFonts w:ascii="Tahoma" w:hAnsi="Tahoma" w:cs="Tahoma"/>
                <w:sz w:val="20"/>
                <w:szCs w:val="20"/>
                <w:rtl/>
              </w:rPr>
              <w:t xml:space="preserve"> مرحله بروز علائم عصب</w:t>
            </w:r>
            <w:r w:rsidRPr="00625F25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625F25">
              <w:rPr>
                <w:rFonts w:ascii="Tahoma" w:hAnsi="Tahoma" w:cs="Tahoma" w:hint="eastAsia"/>
                <w:sz w:val="20"/>
                <w:szCs w:val="20"/>
                <w:rtl/>
              </w:rPr>
              <w:t>،</w:t>
            </w:r>
            <w:r w:rsidRPr="00625F25">
              <w:rPr>
                <w:rFonts w:ascii="Tahoma" w:hAnsi="Tahoma" w:cs="Tahoma"/>
                <w:sz w:val="20"/>
                <w:szCs w:val="20"/>
                <w:rtl/>
              </w:rPr>
              <w:t xml:space="preserve"> دوره نقاهت</w:t>
            </w:r>
          </w:p>
        </w:tc>
      </w:tr>
      <w:tr w:rsidR="00625F25" w:rsidRPr="00B533A7" w14:paraId="5C027119" w14:textId="77777777" w:rsidTr="00605D58">
        <w:trPr>
          <w:cantSplit/>
        </w:trPr>
        <w:tc>
          <w:tcPr>
            <w:tcW w:w="673" w:type="dxa"/>
          </w:tcPr>
          <w:p w14:paraId="08C1FB35" w14:textId="77777777" w:rsidR="00625F25" w:rsidRPr="00B533A7" w:rsidRDefault="00625F25" w:rsidP="00605D5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14CEC905" w14:textId="77777777" w:rsidR="00625F25" w:rsidRPr="00B533A7" w:rsidRDefault="00625F25" w:rsidP="00605D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</w:tbl>
    <w:p w14:paraId="64B9B355" w14:textId="77777777" w:rsidR="007E06F9" w:rsidRPr="007E06F9" w:rsidRDefault="007E06F9" w:rsidP="007E06F9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321A942" w14:textId="77777777" w:rsidR="007E06F9" w:rsidRPr="007E06F9" w:rsidRDefault="007E06F9" w:rsidP="007E06F9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255DDA" w:rsidRPr="00B533A7" w14:paraId="039D4F80" w14:textId="77777777" w:rsidTr="00983960">
        <w:trPr>
          <w:cantSplit/>
        </w:trPr>
        <w:tc>
          <w:tcPr>
            <w:tcW w:w="673" w:type="dxa"/>
          </w:tcPr>
          <w:p w14:paraId="7D671999" w14:textId="77777777" w:rsidR="00255DDA" w:rsidRPr="00B533A7" w:rsidRDefault="00255DDA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774DED80" w14:textId="77777777" w:rsidR="00255DDA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255DDA" w:rsidRPr="00B533A7" w14:paraId="16E74119" w14:textId="77777777" w:rsidTr="00983960">
        <w:trPr>
          <w:cantSplit/>
        </w:trPr>
        <w:tc>
          <w:tcPr>
            <w:tcW w:w="673" w:type="dxa"/>
            <w:vAlign w:val="center"/>
          </w:tcPr>
          <w:p w14:paraId="44FF88B0" w14:textId="77777777" w:rsidR="00255DDA" w:rsidRPr="00B533A7" w:rsidRDefault="007E06F9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532" w:type="dxa"/>
            <w:gridSpan w:val="2"/>
            <w:vAlign w:val="center"/>
          </w:tcPr>
          <w:p w14:paraId="1A2BA1B4" w14:textId="77777777" w:rsidR="00255DDA" w:rsidRPr="003B120F" w:rsidRDefault="0001251B" w:rsidP="003F1BAD">
            <w:pPr>
              <w:spacing w:line="480" w:lineRule="auto"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01251B">
              <w:rPr>
                <w:rFonts w:ascii="Tahoma" w:eastAsiaTheme="minorHAnsi" w:hAnsi="Tahoma" w:cs="B Nazanin"/>
                <w:b/>
                <w:bCs/>
                <w:rtl/>
              </w:rPr>
              <w:t>کدام گز</w:t>
            </w:r>
            <w:r w:rsidRPr="0001251B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eastAsiaTheme="minorHAnsi" w:hAnsi="Tahoma" w:cs="B Nazanin" w:hint="eastAsia"/>
                <w:b/>
                <w:bCs/>
                <w:rtl/>
              </w:rPr>
              <w:t>نه</w:t>
            </w:r>
            <w:r w:rsidRPr="0001251B">
              <w:rPr>
                <w:rFonts w:ascii="Tahoma" w:eastAsiaTheme="minorHAnsi" w:hAnsi="Tahoma" w:cs="B Nazanin"/>
                <w:b/>
                <w:bCs/>
                <w:rtl/>
              </w:rPr>
              <w:t xml:space="preserve"> از ستون ها</w:t>
            </w:r>
            <w:r w:rsidRPr="0001251B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eastAsiaTheme="minorHAnsi" w:hAnsi="Tahoma" w:cs="B Nazanin"/>
                <w:b/>
                <w:bCs/>
                <w:rtl/>
              </w:rPr>
              <w:t xml:space="preserve"> اصل</w:t>
            </w:r>
            <w:r w:rsidRPr="0001251B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eastAsiaTheme="minorHAnsi" w:hAnsi="Tahoma" w:cs="B Nazanin"/>
                <w:b/>
                <w:bCs/>
                <w:rtl/>
              </w:rPr>
              <w:t xml:space="preserve"> حما</w:t>
            </w:r>
            <w:r w:rsidRPr="0001251B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eastAsiaTheme="minorHAnsi" w:hAnsi="Tahoma" w:cs="B Nazanin" w:hint="eastAsia"/>
                <w:b/>
                <w:bCs/>
                <w:rtl/>
              </w:rPr>
              <w:t>ت</w:t>
            </w:r>
            <w:r w:rsidRPr="0001251B">
              <w:rPr>
                <w:rFonts w:ascii="Tahoma" w:eastAsiaTheme="minorHAnsi" w:hAnsi="Tahoma" w:cs="B Nazanin"/>
                <w:b/>
                <w:bCs/>
                <w:rtl/>
              </w:rPr>
              <w:t xml:space="preserve"> از نظام مراقبت ب</w:t>
            </w:r>
            <w:r w:rsidRPr="0001251B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eastAsiaTheme="minorHAnsi" w:hAnsi="Tahoma" w:cs="B Nazanin" w:hint="eastAsia"/>
                <w:b/>
                <w:bCs/>
                <w:rtl/>
              </w:rPr>
              <w:t>مار</w:t>
            </w:r>
            <w:r w:rsidRPr="0001251B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eastAsiaTheme="minorHAnsi" w:hAnsi="Tahoma" w:cs="B Nazanin"/>
                <w:b/>
                <w:bCs/>
                <w:rtl/>
              </w:rPr>
              <w:t xml:space="preserve"> تب دنگ</w:t>
            </w:r>
            <w:r w:rsidRPr="0001251B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eastAsiaTheme="minorHAnsi" w:hAnsi="Tahoma" w:cs="B Nazanin"/>
                <w:b/>
                <w:bCs/>
                <w:rtl/>
              </w:rPr>
              <w:t xml:space="preserve"> نم</w:t>
            </w:r>
            <w:r w:rsidRPr="0001251B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eastAsiaTheme="minorHAnsi" w:hAnsi="Tahoma" w:cs="B Nazanin"/>
                <w:b/>
                <w:bCs/>
                <w:rtl/>
              </w:rPr>
              <w:t xml:space="preserve"> باشد؟</w:t>
            </w:r>
          </w:p>
        </w:tc>
      </w:tr>
      <w:tr w:rsidR="00255DDA" w:rsidRPr="00B533A7" w14:paraId="566A9B54" w14:textId="77777777" w:rsidTr="00983960">
        <w:trPr>
          <w:cantSplit/>
        </w:trPr>
        <w:tc>
          <w:tcPr>
            <w:tcW w:w="673" w:type="dxa"/>
          </w:tcPr>
          <w:p w14:paraId="40B9133B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238C49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49C99BCB" w14:textId="77777777" w:rsidR="00255DDA" w:rsidRPr="00B533A7" w:rsidRDefault="0001251B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1251B">
              <w:rPr>
                <w:rFonts w:ascii="Tahoma" w:hAnsi="Tahoma" w:cs="Tahoma"/>
                <w:sz w:val="20"/>
                <w:szCs w:val="20"/>
                <w:rtl/>
              </w:rPr>
              <w:t>نظام مراقبت اکولوژ</w:t>
            </w:r>
            <w:r w:rsidRPr="0001251B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01251B">
              <w:rPr>
                <w:rFonts w:ascii="Tahoma" w:hAnsi="Tahoma" w:cs="Tahoma" w:hint="eastAsia"/>
                <w:sz w:val="20"/>
                <w:szCs w:val="20"/>
                <w:rtl/>
              </w:rPr>
              <w:t>ک</w:t>
            </w:r>
            <w:r w:rsidRPr="0001251B">
              <w:rPr>
                <w:rFonts w:ascii="Tahoma" w:hAnsi="Tahoma" w:cs="Tahoma"/>
                <w:sz w:val="20"/>
                <w:szCs w:val="20"/>
                <w:rtl/>
              </w:rPr>
              <w:t xml:space="preserve">                                              </w:t>
            </w:r>
          </w:p>
        </w:tc>
      </w:tr>
      <w:tr w:rsidR="00255DDA" w:rsidRPr="00B533A7" w14:paraId="516BAE84" w14:textId="77777777" w:rsidTr="00983960">
        <w:trPr>
          <w:cantSplit/>
        </w:trPr>
        <w:tc>
          <w:tcPr>
            <w:tcW w:w="673" w:type="dxa"/>
          </w:tcPr>
          <w:p w14:paraId="52D5C486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E12ECE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72CD84C7" w14:textId="77777777" w:rsidR="00255DDA" w:rsidRPr="00B533A7" w:rsidRDefault="0001251B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1251B">
              <w:rPr>
                <w:rFonts w:ascii="Tahoma" w:hAnsi="Tahoma" w:cs="Tahoma"/>
                <w:sz w:val="20"/>
                <w:szCs w:val="20"/>
                <w:rtl/>
              </w:rPr>
              <w:t>تداب</w:t>
            </w:r>
            <w:r w:rsidRPr="0001251B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01251B">
              <w:rPr>
                <w:rFonts w:ascii="Tahoma" w:hAnsi="Tahoma" w:cs="Tahoma" w:hint="eastAsia"/>
                <w:sz w:val="20"/>
                <w:szCs w:val="20"/>
                <w:rtl/>
              </w:rPr>
              <w:t>ر</w:t>
            </w:r>
            <w:r w:rsidRPr="0001251B">
              <w:rPr>
                <w:rFonts w:ascii="Tahoma" w:hAnsi="Tahoma" w:cs="Tahoma"/>
                <w:sz w:val="20"/>
                <w:szCs w:val="20"/>
                <w:rtl/>
              </w:rPr>
              <w:t xml:space="preserve"> بال</w:t>
            </w:r>
            <w:r w:rsidRPr="0001251B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01251B">
              <w:rPr>
                <w:rFonts w:ascii="Tahoma" w:hAnsi="Tahoma" w:cs="Tahoma" w:hint="eastAsia"/>
                <w:sz w:val="20"/>
                <w:szCs w:val="20"/>
                <w:rtl/>
              </w:rPr>
              <w:t>ن</w:t>
            </w:r>
            <w:r w:rsidRPr="0001251B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01251B">
              <w:rPr>
                <w:rFonts w:ascii="Tahoma" w:hAnsi="Tahoma" w:cs="Tahoma"/>
                <w:sz w:val="20"/>
                <w:szCs w:val="20"/>
                <w:rtl/>
              </w:rPr>
              <w:t xml:space="preserve"> مناسب با موارد ب</w:t>
            </w:r>
            <w:r w:rsidRPr="0001251B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01251B">
              <w:rPr>
                <w:rFonts w:ascii="Tahoma" w:hAnsi="Tahoma" w:cs="Tahoma" w:hint="eastAsia"/>
                <w:sz w:val="20"/>
                <w:szCs w:val="20"/>
                <w:rtl/>
              </w:rPr>
              <w:t>مار</w:t>
            </w:r>
            <w:r w:rsidRPr="0001251B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01251B">
              <w:rPr>
                <w:rFonts w:ascii="Tahoma" w:hAnsi="Tahoma" w:cs="Tahoma"/>
                <w:sz w:val="20"/>
                <w:szCs w:val="20"/>
                <w:rtl/>
              </w:rPr>
              <w:t xml:space="preserve">  </w:t>
            </w:r>
          </w:p>
        </w:tc>
      </w:tr>
      <w:tr w:rsidR="00255DDA" w:rsidRPr="00B533A7" w14:paraId="27CD8F82" w14:textId="77777777" w:rsidTr="00983960">
        <w:trPr>
          <w:cantSplit/>
          <w:trHeight w:val="594"/>
        </w:trPr>
        <w:tc>
          <w:tcPr>
            <w:tcW w:w="673" w:type="dxa"/>
          </w:tcPr>
          <w:p w14:paraId="2B12F145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BEAC73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7DEA7D15" w14:textId="77777777" w:rsidR="00255DDA" w:rsidRPr="00B533A7" w:rsidRDefault="0001251B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1251B">
              <w:rPr>
                <w:rFonts w:ascii="Tahoma" w:hAnsi="Tahoma" w:cs="Tahoma"/>
                <w:sz w:val="20"/>
                <w:szCs w:val="20"/>
                <w:rtl/>
              </w:rPr>
              <w:t>مطالعات حشره شناس</w:t>
            </w:r>
            <w:r w:rsidRPr="0001251B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01251B">
              <w:rPr>
                <w:rFonts w:ascii="Tahoma" w:hAnsi="Tahoma" w:cs="Tahoma"/>
                <w:sz w:val="20"/>
                <w:szCs w:val="20"/>
                <w:rtl/>
              </w:rPr>
              <w:t xml:space="preserve">                                              </w:t>
            </w:r>
          </w:p>
        </w:tc>
      </w:tr>
      <w:tr w:rsidR="00255DDA" w:rsidRPr="00B533A7" w14:paraId="4C652FFD" w14:textId="77777777" w:rsidTr="00983960">
        <w:trPr>
          <w:cantSplit/>
        </w:trPr>
        <w:tc>
          <w:tcPr>
            <w:tcW w:w="673" w:type="dxa"/>
          </w:tcPr>
          <w:p w14:paraId="140731E4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11AC20" w14:textId="77777777" w:rsidR="00255DDA" w:rsidRPr="00C84A55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C84A55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08053F97" w14:textId="77777777" w:rsidR="00255DDA" w:rsidRPr="00C84A55" w:rsidRDefault="0001251B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C84A55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>مقررات مسافرت ها</w:t>
            </w:r>
            <w:r w:rsidRPr="00C84A55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  <w:r w:rsidRPr="00C84A55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 xml:space="preserve"> ب</w:t>
            </w:r>
            <w:r w:rsidRPr="00C84A55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  <w:r w:rsidRPr="00C84A55">
              <w:rPr>
                <w:rFonts w:ascii="Tahoma" w:hAnsi="Tahoma" w:cs="Tahoma" w:hint="eastAsia"/>
                <w:color w:val="FF0000"/>
                <w:sz w:val="20"/>
                <w:szCs w:val="20"/>
                <w:rtl/>
              </w:rPr>
              <w:t>ن</w:t>
            </w:r>
            <w:r w:rsidRPr="00C84A55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 xml:space="preserve"> الملل</w:t>
            </w:r>
            <w:r w:rsidRPr="00C84A55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</w:p>
        </w:tc>
      </w:tr>
      <w:tr w:rsidR="00255DDA" w:rsidRPr="00B533A7" w14:paraId="3B3A0464" w14:textId="77777777" w:rsidTr="00983960">
        <w:trPr>
          <w:cantSplit/>
        </w:trPr>
        <w:tc>
          <w:tcPr>
            <w:tcW w:w="673" w:type="dxa"/>
          </w:tcPr>
          <w:p w14:paraId="60EED639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459D3654" w14:textId="77777777" w:rsidR="00255DDA" w:rsidRPr="00B533A7" w:rsidRDefault="00255DDA" w:rsidP="00E5736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</w:tbl>
    <w:p w14:paraId="3BC73BEE" w14:textId="77777777" w:rsidR="00255DDA" w:rsidRPr="00B533A7" w:rsidRDefault="00255DDA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55DDA" w:rsidRPr="00B533A7" w14:paraId="65D0BFEA" w14:textId="77777777" w:rsidTr="00E62CBE">
        <w:trPr>
          <w:cantSplit/>
        </w:trPr>
        <w:tc>
          <w:tcPr>
            <w:tcW w:w="794" w:type="dxa"/>
          </w:tcPr>
          <w:p w14:paraId="6552FDDD" w14:textId="77777777" w:rsidR="00255DDA" w:rsidRPr="00B533A7" w:rsidRDefault="00255DDA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E1F069" w14:textId="77777777" w:rsidR="00255DDA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255DDA" w:rsidRPr="00B533A7" w14:paraId="617C9919" w14:textId="77777777" w:rsidTr="00E62CBE">
        <w:trPr>
          <w:cantSplit/>
        </w:trPr>
        <w:tc>
          <w:tcPr>
            <w:tcW w:w="794" w:type="dxa"/>
            <w:vAlign w:val="center"/>
          </w:tcPr>
          <w:p w14:paraId="145F50B2" w14:textId="77777777" w:rsidR="00255DDA" w:rsidRPr="00B533A7" w:rsidRDefault="007E06F9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27A78A97" w14:textId="77777777" w:rsidR="00255DDA" w:rsidRPr="0001251B" w:rsidRDefault="0001251B" w:rsidP="0001251B">
            <w:pPr>
              <w:spacing w:after="200" w:line="276" w:lineRule="auto"/>
              <w:ind w:left="360"/>
              <w:rPr>
                <w:rStyle w:val="StyleComplexNazanin"/>
                <w:rFonts w:ascii="Tahoma" w:hAnsi="Tahoma" w:cs="B Nazanin"/>
                <w:b/>
                <w:bCs/>
                <w:rtl/>
                <w:lang w:bidi="fa-IR"/>
              </w:rPr>
            </w:pPr>
            <w:r w:rsidRPr="0001251B">
              <w:rPr>
                <w:rFonts w:ascii="Tahoma" w:hAnsi="Tahoma" w:cs="B Nazanin"/>
                <w:b/>
                <w:bCs/>
                <w:rtl/>
              </w:rPr>
              <w:t>کدام نمونه برا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تشخ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 w:hint="eastAsia"/>
                <w:b/>
                <w:bCs/>
                <w:rtl/>
              </w:rPr>
              <w:t>ص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آزما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 w:hint="eastAsia"/>
                <w:b/>
                <w:bCs/>
                <w:rtl/>
              </w:rPr>
              <w:t>شگاه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ب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 w:hint="eastAsia"/>
                <w:b/>
                <w:bCs/>
                <w:rtl/>
              </w:rPr>
              <w:t>مار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ها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آربوو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 w:hint="eastAsia"/>
                <w:b/>
                <w:bCs/>
                <w:rtl/>
              </w:rPr>
              <w:t>روس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نظ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 w:hint="eastAsia"/>
                <w:b/>
                <w:bCs/>
                <w:rtl/>
              </w:rPr>
              <w:t>ر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دنگ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و چ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 w:hint="eastAsia"/>
                <w:b/>
                <w:bCs/>
                <w:rtl/>
              </w:rPr>
              <w:t>کن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گون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 w:hint="eastAsia"/>
                <w:b/>
                <w:bCs/>
                <w:rtl/>
              </w:rPr>
              <w:t>ا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کدام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 w:hint="eastAsia"/>
                <w:b/>
                <w:bCs/>
                <w:rtl/>
              </w:rPr>
              <w:t>ک</w:t>
            </w:r>
            <w:r w:rsidRPr="0001251B">
              <w:rPr>
                <w:rFonts w:ascii="Tahoma" w:hAnsi="Tahoma" w:cs="B Nazanin"/>
                <w:b/>
                <w:bCs/>
                <w:rtl/>
              </w:rPr>
              <w:t xml:space="preserve"> مناسب تر م</w:t>
            </w:r>
            <w:r w:rsidRPr="0001251B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01251B">
              <w:rPr>
                <w:rFonts w:ascii="Tahoma" w:hAnsi="Tahoma" w:cs="B Nazanin" w:hint="eastAsia"/>
                <w:b/>
                <w:bCs/>
                <w:rtl/>
              </w:rPr>
              <w:t>باشد؟</w:t>
            </w:r>
          </w:p>
        </w:tc>
      </w:tr>
      <w:tr w:rsidR="00255DDA" w:rsidRPr="00B533A7" w14:paraId="3B33784F" w14:textId="77777777" w:rsidTr="00E62CBE">
        <w:trPr>
          <w:cantSplit/>
        </w:trPr>
        <w:tc>
          <w:tcPr>
            <w:tcW w:w="794" w:type="dxa"/>
          </w:tcPr>
          <w:p w14:paraId="040A308C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F523E2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6E5157" w14:textId="77777777" w:rsidR="00255DDA" w:rsidRPr="00B533A7" w:rsidRDefault="0001251B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1251B">
              <w:rPr>
                <w:rFonts w:ascii="Tahoma" w:hAnsi="Tahoma" w:cs="Tahoma"/>
                <w:sz w:val="20"/>
                <w:szCs w:val="20"/>
                <w:rtl/>
              </w:rPr>
              <w:t>پلاسما</w:t>
            </w:r>
          </w:p>
        </w:tc>
      </w:tr>
      <w:tr w:rsidR="00255DDA" w:rsidRPr="00B533A7" w14:paraId="5B62BA46" w14:textId="77777777" w:rsidTr="00E62CBE">
        <w:trPr>
          <w:cantSplit/>
        </w:trPr>
        <w:tc>
          <w:tcPr>
            <w:tcW w:w="794" w:type="dxa"/>
          </w:tcPr>
          <w:p w14:paraId="409B325C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7CE16" w14:textId="77777777" w:rsidR="00255DDA" w:rsidRPr="004C1A9A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4C1A9A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3D9F398" w14:textId="77777777" w:rsidR="00255DDA" w:rsidRPr="004C1A9A" w:rsidRDefault="0001251B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4C1A9A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>سرم</w:t>
            </w:r>
          </w:p>
        </w:tc>
      </w:tr>
      <w:tr w:rsidR="00255DDA" w:rsidRPr="00B533A7" w14:paraId="26F5853B" w14:textId="77777777" w:rsidTr="00E62CBE">
        <w:trPr>
          <w:cantSplit/>
        </w:trPr>
        <w:tc>
          <w:tcPr>
            <w:tcW w:w="794" w:type="dxa"/>
          </w:tcPr>
          <w:p w14:paraId="75910823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F21874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A11026" w14:textId="77777777" w:rsidR="00255DDA" w:rsidRPr="00977282" w:rsidRDefault="00E57368" w:rsidP="00E62CBE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57368">
              <w:rPr>
                <w:rFonts w:ascii="Tahoma" w:hAnsi="Tahoma" w:cs="Tahoma"/>
                <w:sz w:val="20"/>
                <w:szCs w:val="20"/>
                <w:rtl/>
              </w:rPr>
              <w:t>ادرار</w:t>
            </w:r>
          </w:p>
        </w:tc>
      </w:tr>
      <w:tr w:rsidR="00255DDA" w:rsidRPr="00B533A7" w14:paraId="4AEF0D9A" w14:textId="77777777" w:rsidTr="00E62CBE">
        <w:trPr>
          <w:cantSplit/>
        </w:trPr>
        <w:tc>
          <w:tcPr>
            <w:tcW w:w="794" w:type="dxa"/>
          </w:tcPr>
          <w:p w14:paraId="3404F2FD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EAA37C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08EA225" w14:textId="77777777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ascii="Tahoma" w:hAnsi="Tahoma" w:cs="Tahoma"/>
                <w:sz w:val="20"/>
                <w:szCs w:val="20"/>
                <w:rtl/>
              </w:rPr>
              <w:t>بزاق</w:t>
            </w:r>
          </w:p>
        </w:tc>
      </w:tr>
      <w:tr w:rsidR="00255DDA" w:rsidRPr="00B533A7" w14:paraId="33FE0193" w14:textId="77777777" w:rsidTr="00E62CBE">
        <w:trPr>
          <w:cantSplit/>
        </w:trPr>
        <w:tc>
          <w:tcPr>
            <w:tcW w:w="794" w:type="dxa"/>
          </w:tcPr>
          <w:p w14:paraId="4FE9B492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C126E5" w14:textId="77777777" w:rsidR="00255DDA" w:rsidRPr="00B533A7" w:rsidRDefault="00255DDA" w:rsidP="00E62C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8F2AD6" w14:textId="77777777" w:rsidR="00255DDA" w:rsidRPr="00B533A7" w:rsidRDefault="00255DDA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55DDA" w:rsidRPr="00B533A7" w14:paraId="1A7EBE4C" w14:textId="77777777" w:rsidTr="00E62CBE">
        <w:trPr>
          <w:cantSplit/>
        </w:trPr>
        <w:tc>
          <w:tcPr>
            <w:tcW w:w="794" w:type="dxa"/>
          </w:tcPr>
          <w:p w14:paraId="396B23B1" w14:textId="77777777" w:rsidR="00255DDA" w:rsidRPr="00B533A7" w:rsidRDefault="00255DDA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450FDF" w14:textId="77777777" w:rsidR="00255DDA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255DDA" w:rsidRPr="00B533A7" w14:paraId="369A144C" w14:textId="77777777" w:rsidTr="00E62CBE">
        <w:trPr>
          <w:cantSplit/>
        </w:trPr>
        <w:tc>
          <w:tcPr>
            <w:tcW w:w="794" w:type="dxa"/>
            <w:vAlign w:val="center"/>
          </w:tcPr>
          <w:p w14:paraId="0B572CC0" w14:textId="77777777" w:rsidR="00255DDA" w:rsidRPr="00B533A7" w:rsidRDefault="007E06F9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2A5C6BA3" w14:textId="77777777" w:rsidR="00255DDA" w:rsidRPr="003B120F" w:rsidRDefault="00E57368" w:rsidP="00E62CBE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57368">
              <w:rPr>
                <w:rFonts w:ascii="Tahoma" w:hAnsi="Tahoma" w:cs="B Nazanin"/>
                <w:b/>
                <w:bCs/>
                <w:rtl/>
              </w:rPr>
              <w:t>برا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شناسا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ژنوم آربوو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روس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ها به روش </w:t>
            </w:r>
            <w:r w:rsidRPr="00E57368">
              <w:rPr>
                <w:rFonts w:ascii="Tahoma" w:hAnsi="Tahoma" w:cs="B Nazanin"/>
                <w:b/>
                <w:bCs/>
              </w:rPr>
              <w:t>PCR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>، بهتر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ن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زمان نمونه گ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ر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کدام است؟</w:t>
            </w:r>
          </w:p>
        </w:tc>
      </w:tr>
      <w:tr w:rsidR="00255DDA" w:rsidRPr="00B533A7" w14:paraId="2F559FAD" w14:textId="77777777" w:rsidTr="00E62CBE">
        <w:trPr>
          <w:cantSplit/>
        </w:trPr>
        <w:tc>
          <w:tcPr>
            <w:tcW w:w="794" w:type="dxa"/>
          </w:tcPr>
          <w:p w14:paraId="50097768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36BBC8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CCEA9D1" w14:textId="77777777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ascii="Tahoma" w:hAnsi="Tahoma" w:cs="Tahoma"/>
                <w:sz w:val="20"/>
                <w:szCs w:val="20"/>
                <w:rtl/>
              </w:rPr>
              <w:t>تا دوهفته پس از بروز علائم بال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ن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</w:p>
        </w:tc>
      </w:tr>
      <w:tr w:rsidR="00255DDA" w:rsidRPr="00B533A7" w14:paraId="33F5DC26" w14:textId="77777777" w:rsidTr="00E62CBE">
        <w:trPr>
          <w:cantSplit/>
        </w:trPr>
        <w:tc>
          <w:tcPr>
            <w:tcW w:w="794" w:type="dxa"/>
          </w:tcPr>
          <w:p w14:paraId="02DB8725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DC3B02" w14:textId="77777777" w:rsidR="00255DDA" w:rsidRPr="004C1A9A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4C1A9A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D087C8" w14:textId="77777777" w:rsidR="00255DDA" w:rsidRPr="004C1A9A" w:rsidRDefault="00E57368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4C1A9A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 xml:space="preserve">تا </w:t>
            </w:r>
            <w:r w:rsidRPr="004C1A9A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  <w:r w:rsidRPr="004C1A9A">
              <w:rPr>
                <w:rFonts w:ascii="Tahoma" w:hAnsi="Tahoma" w:cs="Tahoma" w:hint="eastAsia"/>
                <w:color w:val="FF0000"/>
                <w:sz w:val="20"/>
                <w:szCs w:val="20"/>
                <w:rtl/>
              </w:rPr>
              <w:t>ک</w:t>
            </w:r>
            <w:r w:rsidRPr="004C1A9A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 xml:space="preserve"> هفته پس از بروز علائم بال</w:t>
            </w:r>
            <w:r w:rsidRPr="004C1A9A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  <w:r w:rsidRPr="004C1A9A">
              <w:rPr>
                <w:rFonts w:ascii="Tahoma" w:hAnsi="Tahoma" w:cs="Tahoma" w:hint="eastAsia"/>
                <w:color w:val="FF0000"/>
                <w:sz w:val="20"/>
                <w:szCs w:val="20"/>
                <w:rtl/>
              </w:rPr>
              <w:t>ن</w:t>
            </w:r>
            <w:r w:rsidRPr="004C1A9A">
              <w:rPr>
                <w:rFonts w:ascii="Tahoma" w:hAnsi="Tahoma" w:cs="Tahoma" w:hint="cs"/>
                <w:color w:val="FF0000"/>
                <w:sz w:val="20"/>
                <w:szCs w:val="20"/>
                <w:rtl/>
              </w:rPr>
              <w:t>ی</w:t>
            </w:r>
          </w:p>
        </w:tc>
      </w:tr>
      <w:tr w:rsidR="00255DDA" w:rsidRPr="00B533A7" w14:paraId="583FF79C" w14:textId="77777777" w:rsidTr="00E62CBE">
        <w:trPr>
          <w:cantSplit/>
        </w:trPr>
        <w:tc>
          <w:tcPr>
            <w:tcW w:w="794" w:type="dxa"/>
          </w:tcPr>
          <w:p w14:paraId="7A0B6522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33C68F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552382" w14:textId="77777777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ascii="Tahoma" w:hAnsi="Tahoma" w:cs="Tahoma"/>
                <w:sz w:val="20"/>
                <w:szCs w:val="20"/>
                <w:rtl/>
              </w:rPr>
              <w:t>تا ده روز پس از بروز علائم بال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ن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</w:p>
        </w:tc>
      </w:tr>
      <w:tr w:rsidR="00255DDA" w:rsidRPr="00B533A7" w14:paraId="029353D8" w14:textId="77777777" w:rsidTr="00E62CBE">
        <w:trPr>
          <w:cantSplit/>
        </w:trPr>
        <w:tc>
          <w:tcPr>
            <w:tcW w:w="794" w:type="dxa"/>
          </w:tcPr>
          <w:p w14:paraId="290AFD28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9EA713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7C3893" w14:textId="77777777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تا 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ک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ماه پس از بروز علائم بال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ن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</w:p>
        </w:tc>
      </w:tr>
      <w:tr w:rsidR="00255DDA" w:rsidRPr="00B533A7" w14:paraId="10B318CD" w14:textId="77777777" w:rsidTr="00E62CBE">
        <w:trPr>
          <w:cantSplit/>
        </w:trPr>
        <w:tc>
          <w:tcPr>
            <w:tcW w:w="794" w:type="dxa"/>
          </w:tcPr>
          <w:p w14:paraId="69044348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961BBD" w14:textId="77777777" w:rsidR="00255DDA" w:rsidRPr="00B533A7" w:rsidRDefault="00255DDA" w:rsidP="00E62CBE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CB1C9B" w14:textId="77777777" w:rsidR="00255DDA" w:rsidRPr="00B533A7" w:rsidRDefault="00255DDA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8153FA0" w14:textId="77777777" w:rsidR="00255DDA" w:rsidRPr="00B533A7" w:rsidRDefault="00255DDA" w:rsidP="00255DDA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236A462" w14:textId="77777777" w:rsidR="00255DDA" w:rsidRPr="00B533A7" w:rsidRDefault="00255DDA" w:rsidP="00255DDA">
      <w:pPr>
        <w:bidi w:val="0"/>
        <w:jc w:val="center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67"/>
        <w:gridCol w:w="8965"/>
      </w:tblGrid>
      <w:tr w:rsidR="00255DDA" w:rsidRPr="00B533A7" w14:paraId="5FD71423" w14:textId="77777777" w:rsidTr="00E62CBE">
        <w:trPr>
          <w:cantSplit/>
        </w:trPr>
        <w:tc>
          <w:tcPr>
            <w:tcW w:w="673" w:type="dxa"/>
          </w:tcPr>
          <w:p w14:paraId="154D137A" w14:textId="77777777" w:rsidR="00255DDA" w:rsidRPr="00B533A7" w:rsidRDefault="00255DDA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32" w:type="dxa"/>
            <w:gridSpan w:val="2"/>
          </w:tcPr>
          <w:p w14:paraId="48F0FAEC" w14:textId="77777777" w:rsidR="00255DDA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255DDA" w:rsidRPr="00B533A7" w14:paraId="4E0C7010" w14:textId="77777777" w:rsidTr="00E62CBE">
        <w:trPr>
          <w:cantSplit/>
        </w:trPr>
        <w:tc>
          <w:tcPr>
            <w:tcW w:w="673" w:type="dxa"/>
            <w:vAlign w:val="center"/>
          </w:tcPr>
          <w:p w14:paraId="592C6BD7" w14:textId="77777777" w:rsidR="00255DDA" w:rsidRPr="00B533A7" w:rsidRDefault="007E06F9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532" w:type="dxa"/>
            <w:gridSpan w:val="2"/>
            <w:vAlign w:val="center"/>
          </w:tcPr>
          <w:p w14:paraId="1831EAE1" w14:textId="77777777" w:rsidR="00255DDA" w:rsidRPr="003B120F" w:rsidRDefault="00E57368" w:rsidP="00E62CBE">
            <w:pPr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57368">
              <w:rPr>
                <w:rFonts w:ascii="Tahoma" w:hAnsi="Tahoma" w:cs="B Nazanin"/>
                <w:b/>
                <w:bCs/>
                <w:rtl/>
              </w:rPr>
              <w:t>در خصوص نگهدار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نمونه مشکوک به ب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مار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ها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آربوو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روس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قبل از ارسال به آزما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شگاه،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کدام صح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ح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نم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باشد؟</w:t>
            </w:r>
          </w:p>
        </w:tc>
      </w:tr>
      <w:tr w:rsidR="00255DDA" w:rsidRPr="00B533A7" w14:paraId="3EAA919F" w14:textId="77777777" w:rsidTr="00E62CBE">
        <w:trPr>
          <w:cantSplit/>
        </w:trPr>
        <w:tc>
          <w:tcPr>
            <w:tcW w:w="673" w:type="dxa"/>
          </w:tcPr>
          <w:p w14:paraId="4E33E3BD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B49FE7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965" w:type="dxa"/>
          </w:tcPr>
          <w:p w14:paraId="27673D62" w14:textId="77777777" w:rsidR="00255DDA" w:rsidRPr="00B533A7" w:rsidRDefault="00E57368" w:rsidP="00263B7A">
            <w:pPr>
              <w:spacing w:line="48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ascii="Tahoma" w:eastAsiaTheme="minorHAnsi" w:hAnsi="Tahoma" w:cs="Tahoma"/>
                <w:sz w:val="20"/>
                <w:szCs w:val="20"/>
                <w:rtl/>
              </w:rPr>
              <w:t>تا 48 ساعت، دردما</w:t>
            </w:r>
            <w:r w:rsidRPr="00E57368">
              <w:rPr>
                <w:rFonts w:ascii="Tahoma" w:eastAsiaTheme="minorHAnsi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eastAsiaTheme="minorHAnsi" w:hAnsi="Tahoma" w:cs="Tahoma"/>
                <w:sz w:val="20"/>
                <w:szCs w:val="20"/>
                <w:rtl/>
              </w:rPr>
              <w:t xml:space="preserve"> </w:t>
            </w:r>
            <w:r w:rsidRPr="00E57368">
              <w:rPr>
                <w:rFonts w:ascii="Tahoma" w:eastAsiaTheme="minorHAnsi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eastAsiaTheme="minorHAnsi" w:hAnsi="Tahoma" w:cs="Tahoma" w:hint="eastAsia"/>
                <w:sz w:val="20"/>
                <w:szCs w:val="20"/>
                <w:rtl/>
              </w:rPr>
              <w:t>خچال</w:t>
            </w:r>
          </w:p>
        </w:tc>
      </w:tr>
      <w:tr w:rsidR="00255DDA" w:rsidRPr="00B533A7" w14:paraId="3EEAF855" w14:textId="77777777" w:rsidTr="00E62CBE">
        <w:trPr>
          <w:cantSplit/>
        </w:trPr>
        <w:tc>
          <w:tcPr>
            <w:tcW w:w="673" w:type="dxa"/>
          </w:tcPr>
          <w:p w14:paraId="30A1635E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6DE87D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965" w:type="dxa"/>
          </w:tcPr>
          <w:p w14:paraId="257CC6FF" w14:textId="77777777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ascii="Tahoma" w:hAnsi="Tahoma" w:cs="Tahoma"/>
                <w:sz w:val="20"/>
                <w:szCs w:val="20"/>
                <w:rtl/>
              </w:rPr>
              <w:t>تا 72 ساعت، در دما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خچال</w:t>
            </w:r>
          </w:p>
        </w:tc>
      </w:tr>
      <w:tr w:rsidR="00255DDA" w:rsidRPr="00B533A7" w14:paraId="674C2A0A" w14:textId="77777777" w:rsidTr="00E62CBE">
        <w:trPr>
          <w:cantSplit/>
        </w:trPr>
        <w:tc>
          <w:tcPr>
            <w:tcW w:w="673" w:type="dxa"/>
          </w:tcPr>
          <w:p w14:paraId="5745AA99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AE81A1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965" w:type="dxa"/>
          </w:tcPr>
          <w:p w14:paraId="0FAFD35C" w14:textId="77777777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تا 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ک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هفته، در درما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20- درجه سانت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گراد</w:t>
            </w:r>
          </w:p>
        </w:tc>
      </w:tr>
      <w:tr w:rsidR="00255DDA" w:rsidRPr="00B533A7" w14:paraId="3737039A" w14:textId="77777777" w:rsidTr="00E62CBE">
        <w:trPr>
          <w:cantSplit/>
        </w:trPr>
        <w:tc>
          <w:tcPr>
            <w:tcW w:w="673" w:type="dxa"/>
          </w:tcPr>
          <w:p w14:paraId="6FF5B59F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45757F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965" w:type="dxa"/>
          </w:tcPr>
          <w:p w14:paraId="43B94FCB" w14:textId="77777777" w:rsidR="00255DDA" w:rsidRPr="004C1A9A" w:rsidRDefault="00E57368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4C1A9A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تا </w:t>
            </w:r>
            <w:r w:rsidRPr="004C1A9A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4C1A9A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ک</w:t>
            </w:r>
            <w:r w:rsidRPr="004C1A9A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ماه، در دما</w:t>
            </w:r>
            <w:r w:rsidRPr="004C1A9A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4C1A9A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70- درجه سانت</w:t>
            </w:r>
            <w:r w:rsidRPr="004C1A9A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4C1A9A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گراد</w:t>
            </w:r>
          </w:p>
        </w:tc>
      </w:tr>
      <w:tr w:rsidR="00255DDA" w:rsidRPr="00B533A7" w14:paraId="2CE95457" w14:textId="77777777" w:rsidTr="00E62CBE">
        <w:trPr>
          <w:cantSplit/>
        </w:trPr>
        <w:tc>
          <w:tcPr>
            <w:tcW w:w="673" w:type="dxa"/>
          </w:tcPr>
          <w:p w14:paraId="5491F127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32" w:type="dxa"/>
            <w:gridSpan w:val="2"/>
          </w:tcPr>
          <w:p w14:paraId="7DDD4692" w14:textId="77777777" w:rsidR="00255DDA" w:rsidRPr="00B533A7" w:rsidRDefault="00255DDA" w:rsidP="00E5736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</w:tbl>
    <w:p w14:paraId="0E55467B" w14:textId="77777777" w:rsidR="00255DDA" w:rsidRPr="00B533A7" w:rsidRDefault="00255DDA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55DDA" w:rsidRPr="00B533A7" w14:paraId="467577AF" w14:textId="77777777" w:rsidTr="00983960">
        <w:trPr>
          <w:cantSplit/>
        </w:trPr>
        <w:tc>
          <w:tcPr>
            <w:tcW w:w="794" w:type="dxa"/>
          </w:tcPr>
          <w:p w14:paraId="787D8AFC" w14:textId="77777777" w:rsidR="00255DDA" w:rsidRPr="00B533A7" w:rsidRDefault="00255DDA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49EF7E" w14:textId="77777777" w:rsidR="00255DDA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255DDA" w:rsidRPr="00B533A7" w14:paraId="078546EC" w14:textId="77777777" w:rsidTr="00983960">
        <w:trPr>
          <w:cantSplit/>
        </w:trPr>
        <w:tc>
          <w:tcPr>
            <w:tcW w:w="794" w:type="dxa"/>
            <w:vAlign w:val="center"/>
          </w:tcPr>
          <w:p w14:paraId="237D5649" w14:textId="77777777" w:rsidR="00255DDA" w:rsidRPr="00B533A7" w:rsidRDefault="007E06F9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1A63F39B" w14:textId="32403912" w:rsidR="00255DDA" w:rsidRPr="003B120F" w:rsidRDefault="00E57368" w:rsidP="00E62CBE">
            <w:pPr>
              <w:spacing w:after="200" w:line="276" w:lineRule="auto"/>
              <w:ind w:left="360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57368">
              <w:rPr>
                <w:rFonts w:ascii="Tahoma" w:hAnsi="Tahoma" w:cs="B Nazanin"/>
                <w:b/>
                <w:bCs/>
                <w:rtl/>
              </w:rPr>
              <w:t>کدام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ک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از موراد ذ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ل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در خصوص نمونه گ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ر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ب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مار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ها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آربوو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روس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چ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ک</w:t>
            </w:r>
            <w:r w:rsidR="004C1A9A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ن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>گون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ا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و دنگ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صح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 w:hint="eastAsia"/>
                <w:b/>
                <w:bCs/>
                <w:rtl/>
              </w:rPr>
              <w:t>ح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م</w:t>
            </w:r>
            <w:r w:rsidRPr="00E57368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E57368">
              <w:rPr>
                <w:rFonts w:ascii="Tahoma" w:hAnsi="Tahoma" w:cs="B Nazanin"/>
                <w:b/>
                <w:bCs/>
                <w:rtl/>
              </w:rPr>
              <w:t xml:space="preserve"> باشد؟</w:t>
            </w:r>
          </w:p>
        </w:tc>
      </w:tr>
      <w:tr w:rsidR="00255DDA" w:rsidRPr="00B533A7" w14:paraId="75FCDD17" w14:textId="77777777" w:rsidTr="00983960">
        <w:trPr>
          <w:cantSplit/>
        </w:trPr>
        <w:tc>
          <w:tcPr>
            <w:tcW w:w="794" w:type="dxa"/>
          </w:tcPr>
          <w:p w14:paraId="1EFE7566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EA7D3C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D31C99" w14:textId="77777777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ascii="Tahoma" w:hAnsi="Tahoma" w:cs="Tahoma"/>
                <w:sz w:val="20"/>
                <w:szCs w:val="20"/>
                <w:rtl/>
              </w:rPr>
              <w:t>نمونه با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د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در لوله ها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ش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شه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ته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ه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بشود</w:t>
            </w:r>
          </w:p>
        </w:tc>
      </w:tr>
      <w:tr w:rsidR="00255DDA" w:rsidRPr="00B533A7" w14:paraId="460CD569" w14:textId="77777777" w:rsidTr="00983960">
        <w:trPr>
          <w:cantSplit/>
        </w:trPr>
        <w:tc>
          <w:tcPr>
            <w:tcW w:w="794" w:type="dxa"/>
          </w:tcPr>
          <w:p w14:paraId="00BAAE73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C32542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79004A" w14:textId="77777777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ascii="Tahoma" w:hAnsi="Tahoma" w:cs="Tahoma"/>
                <w:sz w:val="20"/>
                <w:szCs w:val="20"/>
                <w:rtl/>
              </w:rPr>
              <w:t>در اسرع وقت نمونه را با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د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توسط پ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ک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ا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پست به آزما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شگاه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ارسال نمود</w:t>
            </w:r>
          </w:p>
        </w:tc>
      </w:tr>
      <w:tr w:rsidR="00255DDA" w:rsidRPr="00B533A7" w14:paraId="2A3969CA" w14:textId="77777777" w:rsidTr="00983960">
        <w:trPr>
          <w:cantSplit/>
        </w:trPr>
        <w:tc>
          <w:tcPr>
            <w:tcW w:w="794" w:type="dxa"/>
          </w:tcPr>
          <w:p w14:paraId="7563FA04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7B5DF2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CFD55E" w14:textId="77777777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ascii="Tahoma" w:hAnsi="Tahoma" w:cs="Tahoma"/>
                <w:sz w:val="20"/>
                <w:szCs w:val="20"/>
                <w:rtl/>
              </w:rPr>
              <w:t>با توجه به 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نکه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و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روسها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دنگ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و چ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کن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گون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ا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توسط پشه به انسان منتقل م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شوند، نمونه مشکوک به 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ن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عفونت ها با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د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در ظروف معمول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به آزما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شگاه</w:t>
            </w:r>
            <w:r w:rsidRPr="00E57368">
              <w:rPr>
                <w:rFonts w:ascii="Tahoma" w:hAnsi="Tahoma" w:cs="Tahoma"/>
                <w:sz w:val="20"/>
                <w:szCs w:val="20"/>
                <w:rtl/>
              </w:rPr>
              <w:t xml:space="preserve"> انتقال </w:t>
            </w:r>
            <w:r w:rsidRPr="00E57368">
              <w:rPr>
                <w:rFonts w:ascii="Tahoma" w:hAnsi="Tahoma" w:cs="Tahoma" w:hint="cs"/>
                <w:sz w:val="20"/>
                <w:szCs w:val="20"/>
                <w:rtl/>
              </w:rPr>
              <w:t>ی</w:t>
            </w:r>
            <w:r w:rsidRPr="00E57368">
              <w:rPr>
                <w:rFonts w:ascii="Tahoma" w:hAnsi="Tahoma" w:cs="Tahoma" w:hint="eastAsia"/>
                <w:sz w:val="20"/>
                <w:szCs w:val="20"/>
                <w:rtl/>
              </w:rPr>
              <w:t>ابد</w:t>
            </w:r>
          </w:p>
        </w:tc>
      </w:tr>
      <w:tr w:rsidR="00255DDA" w:rsidRPr="00B533A7" w14:paraId="176A0F89" w14:textId="77777777" w:rsidTr="00983960">
        <w:trPr>
          <w:cantSplit/>
        </w:trPr>
        <w:tc>
          <w:tcPr>
            <w:tcW w:w="794" w:type="dxa"/>
          </w:tcPr>
          <w:p w14:paraId="779C40EC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739612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A02DE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D50FF97" w14:textId="77777777" w:rsidR="00255DDA" w:rsidRPr="004C1A9A" w:rsidRDefault="00E57368" w:rsidP="00E62CBE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4C1A9A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>همراه با نمونه با</w:t>
            </w:r>
            <w:r w:rsidRPr="004C1A9A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4C1A9A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C1A9A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فرم مشخصات کامل ب</w:t>
            </w:r>
            <w:r w:rsidRPr="004C1A9A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4C1A9A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مار</w:t>
            </w:r>
            <w:r w:rsidRPr="004C1A9A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و همچن</w:t>
            </w:r>
            <w:r w:rsidRPr="004C1A9A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4C1A9A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ن</w:t>
            </w:r>
            <w:r w:rsidRPr="004C1A9A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نامه درخواست آزما</w:t>
            </w:r>
            <w:r w:rsidRPr="004C1A9A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4C1A9A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ش</w:t>
            </w:r>
            <w:r w:rsidRPr="004C1A9A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به آزما</w:t>
            </w:r>
            <w:r w:rsidRPr="004C1A9A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ی</w:t>
            </w:r>
            <w:r w:rsidRPr="004C1A9A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شگاه</w:t>
            </w:r>
            <w:r w:rsidRPr="004C1A9A"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  <w:t xml:space="preserve"> ارسال بشود</w:t>
            </w:r>
          </w:p>
        </w:tc>
      </w:tr>
      <w:tr w:rsidR="00255DDA" w:rsidRPr="00B533A7" w14:paraId="14D1A9C2" w14:textId="77777777" w:rsidTr="00983960">
        <w:trPr>
          <w:cantSplit/>
        </w:trPr>
        <w:tc>
          <w:tcPr>
            <w:tcW w:w="794" w:type="dxa"/>
          </w:tcPr>
          <w:p w14:paraId="5AE2BFC7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E41A4C" w14:textId="77777777" w:rsidR="00255DDA" w:rsidRPr="00B533A7" w:rsidRDefault="00255DDA" w:rsidP="00E5736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6A2A47" w14:textId="77777777" w:rsidR="00983960" w:rsidRPr="00983960" w:rsidRDefault="00983960" w:rsidP="00983960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5E4C579" w14:textId="77777777" w:rsidR="00255DDA" w:rsidRPr="00B533A7" w:rsidRDefault="00255DDA" w:rsidP="00255DD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55DDA" w:rsidRPr="00B533A7" w14:paraId="1521F995" w14:textId="77777777" w:rsidTr="00983960">
        <w:trPr>
          <w:cantSplit/>
        </w:trPr>
        <w:tc>
          <w:tcPr>
            <w:tcW w:w="794" w:type="dxa"/>
          </w:tcPr>
          <w:p w14:paraId="1478B170" w14:textId="77777777" w:rsidR="00255DDA" w:rsidRPr="00B533A7" w:rsidRDefault="00255DDA" w:rsidP="00E62C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3BE08A" w14:textId="77777777" w:rsidR="00255DDA" w:rsidRPr="00B533A7" w:rsidRDefault="004A5920" w:rsidP="00E62CB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255DDA" w:rsidRPr="00B533A7" w14:paraId="7EE6BEE4" w14:textId="77777777" w:rsidTr="00983960">
        <w:trPr>
          <w:cantSplit/>
        </w:trPr>
        <w:tc>
          <w:tcPr>
            <w:tcW w:w="794" w:type="dxa"/>
            <w:vAlign w:val="center"/>
          </w:tcPr>
          <w:p w14:paraId="53708EE3" w14:textId="77777777" w:rsidR="00255DDA" w:rsidRPr="00B533A7" w:rsidRDefault="007E06F9" w:rsidP="00E62CB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2026786D" w14:textId="77777777" w:rsidR="00255DDA" w:rsidRPr="00E57368" w:rsidRDefault="00983960" w:rsidP="00E57368">
            <w:pPr>
              <w:spacing w:line="480" w:lineRule="auto"/>
              <w:jc w:val="both"/>
              <w:rPr>
                <w:rStyle w:val="StyleComplexNazanin"/>
                <w:rFonts w:ascii="Tahoma" w:eastAsiaTheme="minorHAnsi" w:hAnsi="Tahoma" w:cs="B Nazanin"/>
                <w:b/>
                <w:bCs/>
                <w:rtl/>
                <w:lang w:bidi="fa-IR"/>
              </w:rPr>
            </w:pPr>
            <w:r w:rsidRPr="004C1A9A">
              <w:rPr>
                <w:rFonts w:ascii="Tahoma" w:eastAsiaTheme="minorHAnsi" w:hAnsi="Tahoma" w:cs="B Nazanin"/>
                <w:b/>
                <w:bCs/>
                <w:sz w:val="22"/>
                <w:szCs w:val="22"/>
                <w:rtl/>
              </w:rPr>
              <w:t>پ</w:t>
            </w:r>
            <w:r w:rsidRPr="004C1A9A">
              <w:rPr>
                <w:rFonts w:ascii="Tahoma" w:eastAsiaTheme="minorHAnsi" w:hAnsi="Tahoma" w:cs="B Nazanin" w:hint="cs"/>
                <w:b/>
                <w:bCs/>
                <w:sz w:val="22"/>
                <w:szCs w:val="22"/>
                <w:rtl/>
              </w:rPr>
              <w:t>ی</w:t>
            </w:r>
            <w:r w:rsidRPr="004C1A9A">
              <w:rPr>
                <w:rFonts w:ascii="Tahoma" w:eastAsiaTheme="minorHAnsi" w:hAnsi="Tahoma" w:cs="B Nazanin" w:hint="eastAsia"/>
                <w:b/>
                <w:bCs/>
                <w:sz w:val="22"/>
                <w:szCs w:val="22"/>
                <w:rtl/>
              </w:rPr>
              <w:t>شگ</w:t>
            </w:r>
            <w:r w:rsidRPr="004C1A9A">
              <w:rPr>
                <w:rFonts w:ascii="Tahoma" w:eastAsiaTheme="minorHAnsi" w:hAnsi="Tahoma" w:cs="B Nazanin" w:hint="cs"/>
                <w:b/>
                <w:bCs/>
                <w:sz w:val="22"/>
                <w:szCs w:val="22"/>
                <w:rtl/>
              </w:rPr>
              <w:t>ی</w:t>
            </w:r>
            <w:r w:rsidRPr="004C1A9A">
              <w:rPr>
                <w:rFonts w:ascii="Tahoma" w:eastAsiaTheme="minorHAnsi" w:hAnsi="Tahoma" w:cs="B Nazanin" w:hint="eastAsia"/>
                <w:b/>
                <w:bCs/>
                <w:sz w:val="22"/>
                <w:szCs w:val="22"/>
                <w:rtl/>
              </w:rPr>
              <w:t>ر</w:t>
            </w:r>
            <w:r w:rsidRPr="004C1A9A">
              <w:rPr>
                <w:rFonts w:ascii="Tahoma" w:eastAsiaTheme="minorHAnsi" w:hAnsi="Tahoma" w:cs="B Nazanin" w:hint="cs"/>
                <w:b/>
                <w:bCs/>
                <w:sz w:val="22"/>
                <w:szCs w:val="22"/>
                <w:rtl/>
              </w:rPr>
              <w:t>ی</w:t>
            </w:r>
            <w:r w:rsidRPr="004C1A9A">
              <w:rPr>
                <w:rFonts w:ascii="Tahoma" w:eastAsiaTheme="minorHAnsi" w:hAnsi="Tahoma" w:cs="B Nazanin"/>
                <w:b/>
                <w:bCs/>
                <w:sz w:val="22"/>
                <w:szCs w:val="22"/>
                <w:rtl/>
              </w:rPr>
              <w:t xml:space="preserve"> و کاهش انتقال ب</w:t>
            </w:r>
            <w:r w:rsidRPr="004C1A9A">
              <w:rPr>
                <w:rFonts w:ascii="Tahoma" w:eastAsiaTheme="minorHAnsi" w:hAnsi="Tahoma" w:cs="B Nazanin" w:hint="cs"/>
                <w:b/>
                <w:bCs/>
                <w:sz w:val="22"/>
                <w:szCs w:val="22"/>
                <w:rtl/>
              </w:rPr>
              <w:t>ی</w:t>
            </w:r>
            <w:r w:rsidRPr="004C1A9A">
              <w:rPr>
                <w:rFonts w:ascii="Tahoma" w:eastAsiaTheme="minorHAnsi" w:hAnsi="Tahoma" w:cs="B Nazanin" w:hint="eastAsia"/>
                <w:b/>
                <w:bCs/>
                <w:sz w:val="22"/>
                <w:szCs w:val="22"/>
                <w:rtl/>
              </w:rPr>
              <w:t>مار</w:t>
            </w:r>
            <w:r w:rsidRPr="004C1A9A">
              <w:rPr>
                <w:rFonts w:ascii="Tahoma" w:eastAsiaTheme="minorHAnsi" w:hAnsi="Tahoma" w:cs="B Nazanin" w:hint="cs"/>
                <w:b/>
                <w:bCs/>
                <w:sz w:val="22"/>
                <w:szCs w:val="22"/>
                <w:rtl/>
              </w:rPr>
              <w:t>ی</w:t>
            </w:r>
            <w:r w:rsidRPr="004C1A9A">
              <w:rPr>
                <w:rFonts w:ascii="Tahoma" w:eastAsiaTheme="minorHAnsi" w:hAnsi="Tahoma" w:cs="B Nazanin" w:hint="eastAsia"/>
                <w:b/>
                <w:bCs/>
                <w:sz w:val="22"/>
                <w:szCs w:val="22"/>
                <w:rtl/>
              </w:rPr>
              <w:t>ها</w:t>
            </w:r>
            <w:r w:rsidRPr="004C1A9A">
              <w:rPr>
                <w:rFonts w:ascii="Tahoma" w:eastAsiaTheme="minorHAnsi" w:hAnsi="Tahoma" w:cs="B Nazanin" w:hint="cs"/>
                <w:b/>
                <w:bCs/>
                <w:sz w:val="22"/>
                <w:szCs w:val="22"/>
                <w:rtl/>
              </w:rPr>
              <w:t>ی</w:t>
            </w:r>
            <w:r w:rsidRPr="004C1A9A">
              <w:rPr>
                <w:rFonts w:ascii="Tahoma" w:eastAsiaTheme="minorHAnsi" w:hAnsi="Tahoma" w:cs="B Nazanin"/>
                <w:b/>
                <w:bCs/>
                <w:sz w:val="22"/>
                <w:szCs w:val="22"/>
                <w:rtl/>
              </w:rPr>
              <w:t xml:space="preserve"> منتقله توسط گونه ها</w:t>
            </w:r>
            <w:r w:rsidRPr="004C1A9A">
              <w:rPr>
                <w:rFonts w:ascii="Tahoma" w:eastAsiaTheme="minorHAnsi" w:hAnsi="Tahoma" w:cs="B Nazanin" w:hint="cs"/>
                <w:b/>
                <w:bCs/>
                <w:sz w:val="22"/>
                <w:szCs w:val="22"/>
                <w:rtl/>
              </w:rPr>
              <w:t>ی</w:t>
            </w:r>
            <w:r w:rsidRPr="004C1A9A">
              <w:rPr>
                <w:rFonts w:ascii="Tahoma" w:eastAsiaTheme="minorHAnsi" w:hAnsi="Tahoma" w:cs="B Nazanin"/>
                <w:b/>
                <w:bCs/>
                <w:sz w:val="22"/>
                <w:szCs w:val="22"/>
                <w:rtl/>
              </w:rPr>
              <w:t xml:space="preserve"> مهاجم آئدس وابسته به کنترل کدام</w:t>
            </w:r>
            <w:r w:rsidRPr="004C1A9A">
              <w:rPr>
                <w:rFonts w:ascii="Tahoma" w:eastAsiaTheme="minorHAnsi" w:hAnsi="Tahoma" w:cs="B Nazanin" w:hint="cs"/>
                <w:b/>
                <w:bCs/>
                <w:sz w:val="22"/>
                <w:szCs w:val="22"/>
                <w:rtl/>
              </w:rPr>
              <w:t>ی</w:t>
            </w:r>
            <w:r w:rsidRPr="004C1A9A">
              <w:rPr>
                <w:rFonts w:ascii="Tahoma" w:eastAsiaTheme="minorHAnsi" w:hAnsi="Tahoma" w:cs="B Nazanin" w:hint="eastAsia"/>
                <w:b/>
                <w:bCs/>
                <w:sz w:val="22"/>
                <w:szCs w:val="22"/>
                <w:rtl/>
              </w:rPr>
              <w:t>ک</w:t>
            </w:r>
            <w:r w:rsidRPr="004C1A9A">
              <w:rPr>
                <w:rFonts w:ascii="Tahoma" w:eastAsiaTheme="minorHAnsi" w:hAnsi="Tahoma" w:cs="B Nazanin"/>
                <w:b/>
                <w:bCs/>
                <w:sz w:val="22"/>
                <w:szCs w:val="22"/>
                <w:rtl/>
              </w:rPr>
              <w:t xml:space="preserve"> از موارد ز</w:t>
            </w:r>
            <w:r w:rsidRPr="004C1A9A">
              <w:rPr>
                <w:rFonts w:ascii="Tahoma" w:eastAsiaTheme="minorHAnsi" w:hAnsi="Tahoma" w:cs="B Nazanin" w:hint="cs"/>
                <w:b/>
                <w:bCs/>
                <w:sz w:val="22"/>
                <w:szCs w:val="22"/>
                <w:rtl/>
              </w:rPr>
              <w:t>ی</w:t>
            </w:r>
            <w:r w:rsidRPr="004C1A9A">
              <w:rPr>
                <w:rFonts w:ascii="Tahoma" w:eastAsiaTheme="minorHAnsi" w:hAnsi="Tahoma" w:cs="B Nazanin" w:hint="eastAsia"/>
                <w:b/>
                <w:bCs/>
                <w:sz w:val="22"/>
                <w:szCs w:val="22"/>
                <w:rtl/>
              </w:rPr>
              <w:t>ر</w:t>
            </w:r>
            <w:r w:rsidRPr="004C1A9A">
              <w:rPr>
                <w:rFonts w:ascii="Tahoma" w:eastAsiaTheme="minorHAnsi" w:hAnsi="Tahoma" w:cs="B Nazanin"/>
                <w:b/>
                <w:bCs/>
                <w:sz w:val="22"/>
                <w:szCs w:val="22"/>
                <w:rtl/>
              </w:rPr>
              <w:t xml:space="preserve"> م</w:t>
            </w:r>
            <w:r w:rsidRPr="004C1A9A">
              <w:rPr>
                <w:rFonts w:ascii="Tahoma" w:eastAsiaTheme="minorHAnsi" w:hAnsi="Tahoma" w:cs="B Nazanin" w:hint="cs"/>
                <w:b/>
                <w:bCs/>
                <w:sz w:val="22"/>
                <w:szCs w:val="22"/>
                <w:rtl/>
              </w:rPr>
              <w:t>ی</w:t>
            </w:r>
            <w:r w:rsidRPr="004C1A9A">
              <w:rPr>
                <w:rFonts w:ascii="Tahoma" w:eastAsiaTheme="minorHAnsi" w:hAnsi="Tahoma" w:cs="B Nazanin"/>
                <w:b/>
                <w:bCs/>
                <w:sz w:val="22"/>
                <w:szCs w:val="22"/>
                <w:rtl/>
              </w:rPr>
              <w:t xml:space="preserve"> باشد؟</w:t>
            </w:r>
          </w:p>
        </w:tc>
      </w:tr>
      <w:tr w:rsidR="00255DDA" w:rsidRPr="00B533A7" w14:paraId="475E28F1" w14:textId="77777777" w:rsidTr="00983960">
        <w:trPr>
          <w:cantSplit/>
        </w:trPr>
        <w:tc>
          <w:tcPr>
            <w:tcW w:w="794" w:type="dxa"/>
          </w:tcPr>
          <w:p w14:paraId="75363419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79AC47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D2E9BF" w14:textId="54711091" w:rsidR="00255DDA" w:rsidRPr="004C1A9A" w:rsidRDefault="004C1A9A" w:rsidP="00E62CBE">
            <w:pPr>
              <w:rPr>
                <w:rFonts w:ascii="Century Gothic" w:eastAsia="+mn-ea" w:hAnsi="Tahoma" w:cs="B Nazanin"/>
                <w:color w:val="404040"/>
                <w:kern w:val="24"/>
              </w:rPr>
            </w:pPr>
            <w:r w:rsidRPr="00A47A8B">
              <w:rPr>
                <w:rFonts w:ascii="Century Gothic" w:eastAsia="+mn-ea" w:hAnsi="Tahoma" w:cs="B Nazanin"/>
                <w:color w:val="404040"/>
                <w:kern w:val="24"/>
                <w:rtl/>
              </w:rPr>
              <w:t xml:space="preserve">محدود کردن  </w:t>
            </w:r>
            <w:r w:rsidR="00983960" w:rsidRPr="004C1A9A">
              <w:rPr>
                <w:rFonts w:ascii="Century Gothic" w:eastAsia="+mn-ea" w:hAnsi="Tahoma" w:cs="B Nazanin"/>
                <w:color w:val="404040"/>
                <w:kern w:val="24"/>
                <w:rtl/>
              </w:rPr>
              <w:t xml:space="preserve">گونه آئدس مهاجم  </w:t>
            </w:r>
          </w:p>
        </w:tc>
      </w:tr>
      <w:tr w:rsidR="00255DDA" w:rsidRPr="00B533A7" w14:paraId="4A6CB6D2" w14:textId="77777777" w:rsidTr="00983960">
        <w:trPr>
          <w:cantSplit/>
        </w:trPr>
        <w:tc>
          <w:tcPr>
            <w:tcW w:w="794" w:type="dxa"/>
          </w:tcPr>
          <w:p w14:paraId="02557641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A640C8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0FEFBB" w14:textId="77777777" w:rsidR="00255DDA" w:rsidRPr="004C1A9A" w:rsidRDefault="00983960" w:rsidP="00E62CBE">
            <w:pPr>
              <w:rPr>
                <w:rFonts w:ascii="Century Gothic" w:eastAsia="+mn-ea" w:hAnsi="Tahoma" w:cs="B Nazanin"/>
                <w:color w:val="404040"/>
                <w:kern w:val="24"/>
              </w:rPr>
            </w:pPr>
            <w:r w:rsidRPr="004C1A9A">
              <w:rPr>
                <w:rFonts w:ascii="Century Gothic" w:eastAsia="+mn-ea" w:hAnsi="Tahoma" w:cs="B Nazanin"/>
                <w:color w:val="404040"/>
                <w:kern w:val="24"/>
                <w:rtl/>
              </w:rPr>
              <w:t>محدودساز</w:t>
            </w:r>
            <w:r w:rsidRPr="004C1A9A">
              <w:rPr>
                <w:rFonts w:ascii="Century Gothic" w:eastAsia="+mn-ea" w:hAnsi="Tahoma" w:cs="B Nazanin" w:hint="cs"/>
                <w:color w:val="404040"/>
                <w:kern w:val="24"/>
                <w:rtl/>
              </w:rPr>
              <w:t>ی</w:t>
            </w:r>
            <w:r w:rsidRPr="004C1A9A">
              <w:rPr>
                <w:rFonts w:ascii="Century Gothic" w:eastAsia="+mn-ea" w:hAnsi="Tahoma" w:cs="B Nazanin"/>
                <w:color w:val="404040"/>
                <w:kern w:val="24"/>
                <w:rtl/>
              </w:rPr>
              <w:t xml:space="preserve"> تماس گونه ها</w:t>
            </w:r>
            <w:r w:rsidRPr="004C1A9A">
              <w:rPr>
                <w:rFonts w:ascii="Century Gothic" w:eastAsia="+mn-ea" w:hAnsi="Tahoma" w:cs="B Nazanin" w:hint="cs"/>
                <w:color w:val="404040"/>
                <w:kern w:val="24"/>
                <w:rtl/>
              </w:rPr>
              <w:t>ی</w:t>
            </w:r>
            <w:r w:rsidRPr="004C1A9A">
              <w:rPr>
                <w:rFonts w:ascii="Century Gothic" w:eastAsia="+mn-ea" w:hAnsi="Tahoma" w:cs="B Nazanin"/>
                <w:color w:val="404040"/>
                <w:kern w:val="24"/>
                <w:rtl/>
              </w:rPr>
              <w:t xml:space="preserve"> مهاجم آئدس به انسان</w:t>
            </w:r>
          </w:p>
        </w:tc>
      </w:tr>
      <w:tr w:rsidR="00255DDA" w:rsidRPr="00B533A7" w14:paraId="50AD5A45" w14:textId="77777777" w:rsidTr="00983960">
        <w:trPr>
          <w:cantSplit/>
        </w:trPr>
        <w:tc>
          <w:tcPr>
            <w:tcW w:w="794" w:type="dxa"/>
          </w:tcPr>
          <w:p w14:paraId="47AE609E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BD6E6F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42546C" w14:textId="3D5C4CE5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4C1A9A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>هردو ( الف و ب)</w:t>
            </w:r>
          </w:p>
        </w:tc>
      </w:tr>
      <w:tr w:rsidR="00255DDA" w:rsidRPr="00B533A7" w14:paraId="37ACBC08" w14:textId="77777777" w:rsidTr="00983960">
        <w:trPr>
          <w:cantSplit/>
        </w:trPr>
        <w:tc>
          <w:tcPr>
            <w:tcW w:w="794" w:type="dxa"/>
          </w:tcPr>
          <w:p w14:paraId="256CFB42" w14:textId="77777777" w:rsidR="00255DDA" w:rsidRPr="00B533A7" w:rsidRDefault="00255DDA" w:rsidP="00E62C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EFE5EC" w14:textId="77777777" w:rsidR="00255DDA" w:rsidRPr="00B533A7" w:rsidRDefault="00255DDA" w:rsidP="00E62C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546B7E" w14:textId="77777777" w:rsidR="00255DDA" w:rsidRPr="00B533A7" w:rsidRDefault="00E57368" w:rsidP="00E62CB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E57368">
              <w:rPr>
                <w:rFonts w:cs="B Nazanin"/>
                <w:b/>
                <w:bCs/>
                <w:sz w:val="20"/>
                <w:szCs w:val="20"/>
                <w:rtl/>
              </w:rPr>
              <w:t>ه</w:t>
            </w:r>
            <w:r w:rsidRPr="00E5736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57368">
              <w:rPr>
                <w:rFonts w:cs="B Nazanin" w:hint="eastAsia"/>
                <w:b/>
                <w:bCs/>
                <w:sz w:val="20"/>
                <w:szCs w:val="20"/>
                <w:rtl/>
              </w:rPr>
              <w:t>چکدام</w:t>
            </w:r>
          </w:p>
        </w:tc>
      </w:tr>
      <w:tr w:rsidR="00255DDA" w:rsidRPr="00B533A7" w14:paraId="3DF80CFE" w14:textId="77777777" w:rsidTr="00983960">
        <w:trPr>
          <w:cantSplit/>
        </w:trPr>
        <w:tc>
          <w:tcPr>
            <w:tcW w:w="794" w:type="dxa"/>
          </w:tcPr>
          <w:p w14:paraId="78B65119" w14:textId="77777777" w:rsidR="00255DDA" w:rsidRPr="00B533A7" w:rsidRDefault="00255DDA" w:rsidP="00E62C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523641" w14:textId="77777777" w:rsidR="00255DDA" w:rsidRPr="00B533A7" w:rsidRDefault="00255DDA" w:rsidP="00E5736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173AA5" w14:textId="77777777" w:rsidR="00983960" w:rsidRPr="00983960" w:rsidRDefault="00983960" w:rsidP="00983960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83960" w:rsidRPr="00B533A7" w14:paraId="62B63303" w14:textId="77777777" w:rsidTr="00033E88">
        <w:trPr>
          <w:cantSplit/>
        </w:trPr>
        <w:tc>
          <w:tcPr>
            <w:tcW w:w="794" w:type="dxa"/>
          </w:tcPr>
          <w:p w14:paraId="4631CBFE" w14:textId="77777777" w:rsidR="00983960" w:rsidRPr="00B533A7" w:rsidRDefault="00983960" w:rsidP="00033E8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6BB971" w14:textId="77777777" w:rsidR="00983960" w:rsidRPr="00B533A7" w:rsidRDefault="00983960" w:rsidP="00033E8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983960" w:rsidRPr="00B533A7" w14:paraId="075B70D2" w14:textId="77777777" w:rsidTr="00033E88">
        <w:trPr>
          <w:cantSplit/>
        </w:trPr>
        <w:tc>
          <w:tcPr>
            <w:tcW w:w="794" w:type="dxa"/>
            <w:vAlign w:val="center"/>
          </w:tcPr>
          <w:p w14:paraId="02CFE9D0" w14:textId="77777777" w:rsidR="00983960" w:rsidRPr="00B533A7" w:rsidRDefault="00983960" w:rsidP="00983960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7D497D5E" w14:textId="25A4B641" w:rsidR="00983960" w:rsidRPr="00E57368" w:rsidRDefault="00DD0D19" w:rsidP="00033E88">
            <w:pPr>
              <w:spacing w:line="480" w:lineRule="auto"/>
              <w:jc w:val="both"/>
              <w:rPr>
                <w:rStyle w:val="StyleComplexNazanin"/>
                <w:rFonts w:ascii="Tahoma" w:eastAsiaTheme="minorHAnsi" w:hAnsi="Tahoma" w:cs="B Nazanin"/>
                <w:b/>
                <w:bCs/>
                <w:rtl/>
                <w:lang w:bidi="fa-IR"/>
              </w:rPr>
            </w:pPr>
            <w:r>
              <w:rPr>
                <w:rFonts w:ascii="Arial" w:eastAsia="Calibri" w:cs="B Nazanin" w:hint="cs"/>
                <w:b/>
                <w:bCs/>
                <w:color w:val="000000"/>
                <w:kern w:val="24"/>
                <w:rtl/>
              </w:rPr>
              <w:t>راههای انتقال بیماری زیکا کدام گزینه</w:t>
            </w:r>
            <w:r w:rsidRPr="00FD2587">
              <w:rPr>
                <w:rFonts w:ascii="Arial" w:eastAsia="Calibri" w:cs="B Nazanin" w:hint="cs"/>
                <w:b/>
                <w:bCs/>
                <w:color w:val="000000"/>
                <w:kern w:val="24"/>
                <w:rtl/>
              </w:rPr>
              <w:t xml:space="preserve"> می باشد؟</w:t>
            </w:r>
          </w:p>
        </w:tc>
      </w:tr>
      <w:tr w:rsidR="00983960" w:rsidRPr="00B533A7" w14:paraId="692575D6" w14:textId="77777777" w:rsidTr="00033E88">
        <w:trPr>
          <w:cantSplit/>
        </w:trPr>
        <w:tc>
          <w:tcPr>
            <w:tcW w:w="794" w:type="dxa"/>
          </w:tcPr>
          <w:p w14:paraId="5A03E175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ED360B" w14:textId="77777777" w:rsidR="00983960" w:rsidRPr="00B533A7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3F3D74" w14:textId="3446D416" w:rsidR="00983960" w:rsidRPr="00B533A7" w:rsidRDefault="00DD0D19" w:rsidP="00033E88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ascii="Arial" w:eastAsia="Calibri" w:cs="B Nazanin" w:hint="cs"/>
                <w:color w:val="000000"/>
                <w:kern w:val="24"/>
                <w:rtl/>
              </w:rPr>
              <w:t>نیش پشه آئدس مهاجم</w:t>
            </w:r>
            <w:r w:rsidRPr="00FD2587">
              <w:rPr>
                <w:rFonts w:ascii="Arial" w:eastAsia="Calibri" w:cs="B Nazanin" w:hint="cs"/>
                <w:color w:val="000000"/>
                <w:kern w:val="24"/>
                <w:rtl/>
              </w:rPr>
              <w:t xml:space="preserve">             </w:t>
            </w:r>
          </w:p>
        </w:tc>
      </w:tr>
      <w:tr w:rsidR="00983960" w:rsidRPr="00B533A7" w14:paraId="7BBA06A3" w14:textId="77777777" w:rsidTr="00033E88">
        <w:trPr>
          <w:cantSplit/>
        </w:trPr>
        <w:tc>
          <w:tcPr>
            <w:tcW w:w="794" w:type="dxa"/>
          </w:tcPr>
          <w:p w14:paraId="5D2685C1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E63659" w14:textId="77777777" w:rsidR="00983960" w:rsidRPr="00B533A7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BFCA1F" w14:textId="343CD8DF" w:rsidR="00983960" w:rsidRPr="00B533A7" w:rsidRDefault="00DD0D19" w:rsidP="00033E8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7B42B6">
              <w:rPr>
                <w:rFonts w:ascii="Arial" w:eastAsia="Calibri" w:cs="B Nazanin" w:hint="cs"/>
                <w:color w:val="000000"/>
                <w:kern w:val="24"/>
                <w:rtl/>
              </w:rPr>
              <w:t>تماس جنسی</w:t>
            </w:r>
            <w:r w:rsidRPr="00FD2587">
              <w:rPr>
                <w:rFonts w:ascii="Arial" w:eastAsia="Calibri" w:cs="B Nazanin" w:hint="cs"/>
                <w:color w:val="FF0000"/>
                <w:kern w:val="24"/>
                <w:rtl/>
              </w:rPr>
              <w:t xml:space="preserve">      </w:t>
            </w:r>
          </w:p>
        </w:tc>
      </w:tr>
      <w:tr w:rsidR="00983960" w:rsidRPr="00B533A7" w14:paraId="73F270D4" w14:textId="77777777" w:rsidTr="00033E88">
        <w:trPr>
          <w:cantSplit/>
        </w:trPr>
        <w:tc>
          <w:tcPr>
            <w:tcW w:w="794" w:type="dxa"/>
          </w:tcPr>
          <w:p w14:paraId="2A9D9354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29B795" w14:textId="77777777" w:rsidR="00983960" w:rsidRPr="00E07BEE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E07BEE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D74C691" w14:textId="77777777" w:rsidR="00983960" w:rsidRPr="00E07BEE" w:rsidRDefault="00983960" w:rsidP="00033E8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E07BEE">
              <w:rPr>
                <w:rFonts w:ascii="Tahoma" w:hAnsi="Tahoma" w:cs="Tahoma"/>
                <w:color w:val="FF0000"/>
                <w:sz w:val="20"/>
                <w:szCs w:val="20"/>
                <w:rtl/>
              </w:rPr>
              <w:t>هردو ( الف و ب )</w:t>
            </w:r>
          </w:p>
        </w:tc>
      </w:tr>
      <w:tr w:rsidR="00983960" w:rsidRPr="00B533A7" w14:paraId="0E9A412A" w14:textId="77777777" w:rsidTr="00033E88">
        <w:trPr>
          <w:cantSplit/>
        </w:trPr>
        <w:tc>
          <w:tcPr>
            <w:tcW w:w="794" w:type="dxa"/>
          </w:tcPr>
          <w:p w14:paraId="36DF7226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2ADC78" w14:textId="77777777" w:rsidR="00983960" w:rsidRPr="00B533A7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858B811" w14:textId="6E5B011E" w:rsidR="00983960" w:rsidRPr="00B533A7" w:rsidRDefault="00DD0D19" w:rsidP="00033E8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Calibri" w:cs="B Nazanin" w:hint="cs"/>
                <w:color w:val="000000"/>
                <w:kern w:val="24"/>
                <w:rtl/>
              </w:rPr>
              <w:t>انتقال  تنفسی</w:t>
            </w:r>
          </w:p>
        </w:tc>
      </w:tr>
      <w:tr w:rsidR="00983960" w:rsidRPr="00B533A7" w14:paraId="7774BA31" w14:textId="77777777" w:rsidTr="00033E88">
        <w:trPr>
          <w:cantSplit/>
        </w:trPr>
        <w:tc>
          <w:tcPr>
            <w:tcW w:w="794" w:type="dxa"/>
          </w:tcPr>
          <w:p w14:paraId="4EC2ABB1" w14:textId="77777777" w:rsidR="00983960" w:rsidRPr="00B533A7" w:rsidRDefault="00983960" w:rsidP="00033E8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41916D" w14:textId="77777777" w:rsidR="00983960" w:rsidRPr="00B533A7" w:rsidRDefault="00983960" w:rsidP="00033E8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17E176" w14:textId="77777777" w:rsidR="00983960" w:rsidRDefault="00983960" w:rsidP="00983960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33148DB" w14:textId="77777777" w:rsidR="00983960" w:rsidRDefault="00983960" w:rsidP="00983960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4C4BCFF" w14:textId="77777777" w:rsidR="00983960" w:rsidRDefault="00983960" w:rsidP="00983960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A934866" w14:textId="77777777" w:rsidR="00983960" w:rsidRDefault="00983960" w:rsidP="00983960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83960" w:rsidRPr="00B533A7" w14:paraId="27F763A5" w14:textId="77777777" w:rsidTr="00033E88">
        <w:trPr>
          <w:cantSplit/>
        </w:trPr>
        <w:tc>
          <w:tcPr>
            <w:tcW w:w="794" w:type="dxa"/>
          </w:tcPr>
          <w:p w14:paraId="4F4D28A7" w14:textId="77777777" w:rsidR="00983960" w:rsidRPr="00B533A7" w:rsidRDefault="00983960" w:rsidP="00033E8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1D5FF7" w14:textId="77777777" w:rsidR="00983960" w:rsidRPr="00B533A7" w:rsidRDefault="00983960" w:rsidP="00033E88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نام آزمون: مراقبت آئدسهای مهاجم </w:t>
            </w:r>
          </w:p>
        </w:tc>
      </w:tr>
      <w:tr w:rsidR="00983960" w:rsidRPr="00B533A7" w14:paraId="590306C4" w14:textId="77777777" w:rsidTr="00033E88">
        <w:trPr>
          <w:cantSplit/>
        </w:trPr>
        <w:tc>
          <w:tcPr>
            <w:tcW w:w="794" w:type="dxa"/>
            <w:vAlign w:val="center"/>
          </w:tcPr>
          <w:p w14:paraId="58B66D68" w14:textId="77777777" w:rsidR="00983960" w:rsidRPr="00B533A7" w:rsidRDefault="00983960" w:rsidP="00033E88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69901F06" w14:textId="13E09624" w:rsidR="00983960" w:rsidRPr="00E57368" w:rsidRDefault="00E07BEE" w:rsidP="00033E88">
            <w:pPr>
              <w:spacing w:line="480" w:lineRule="auto"/>
              <w:jc w:val="both"/>
              <w:rPr>
                <w:rStyle w:val="StyleComplexNazanin"/>
                <w:rFonts w:ascii="Tahoma" w:eastAsiaTheme="minorHAnsi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eastAsiaTheme="minorHAnsi" w:hAnsi="Tahoma" w:cs="B Nazanin" w:hint="cs"/>
                <w:b/>
                <w:bCs/>
                <w:rtl/>
              </w:rPr>
              <w:t>اخیرا گونه</w:t>
            </w:r>
            <w:r w:rsidR="00983960" w:rsidRPr="00983960">
              <w:rPr>
                <w:rFonts w:ascii="Tahoma" w:eastAsiaTheme="minorHAnsi" w:hAnsi="Tahoma" w:cs="B Nazanin"/>
                <w:b/>
                <w:bCs/>
                <w:rtl/>
              </w:rPr>
              <w:t xml:space="preserve"> مهاجم آئدس </w:t>
            </w:r>
            <w:r>
              <w:rPr>
                <w:rFonts w:ascii="Tahoma" w:eastAsiaTheme="minorHAnsi" w:hAnsi="Tahoma" w:cs="B Nazanin" w:hint="cs"/>
                <w:b/>
                <w:bCs/>
                <w:rtl/>
              </w:rPr>
              <w:t xml:space="preserve">در </w:t>
            </w:r>
            <w:r w:rsidR="00983960" w:rsidRPr="00983960">
              <w:rPr>
                <w:rFonts w:ascii="Tahoma" w:eastAsiaTheme="minorHAnsi" w:hAnsi="Tahoma" w:cs="B Nazanin"/>
                <w:b/>
                <w:bCs/>
                <w:rtl/>
              </w:rPr>
              <w:t>کدام</w:t>
            </w:r>
            <w:r w:rsidR="00983960" w:rsidRPr="00983960">
              <w:rPr>
                <w:rFonts w:ascii="Tahoma" w:eastAsiaTheme="minorHAnsi" w:hAnsi="Tahoma" w:cs="B Nazanin" w:hint="cs"/>
                <w:b/>
                <w:bCs/>
                <w:rtl/>
              </w:rPr>
              <w:t>ی</w:t>
            </w:r>
            <w:r w:rsidR="00983960" w:rsidRPr="00983960">
              <w:rPr>
                <w:rFonts w:ascii="Tahoma" w:eastAsiaTheme="minorHAnsi" w:hAnsi="Tahoma" w:cs="B Nazanin" w:hint="eastAsia"/>
                <w:b/>
                <w:bCs/>
                <w:rtl/>
              </w:rPr>
              <w:t>ک</w:t>
            </w:r>
            <w:r w:rsidR="00983960" w:rsidRPr="00983960">
              <w:rPr>
                <w:rFonts w:ascii="Tahoma" w:eastAsiaTheme="minorHAnsi" w:hAnsi="Tahoma" w:cs="B Nazanin"/>
                <w:b/>
                <w:bCs/>
                <w:rtl/>
              </w:rPr>
              <w:t xml:space="preserve"> از موارد </w:t>
            </w:r>
            <w:r>
              <w:rPr>
                <w:rFonts w:ascii="Tahoma" w:eastAsiaTheme="minorHAnsi" w:hAnsi="Tahoma" w:cs="B Nazanin" w:hint="cs"/>
                <w:b/>
                <w:bCs/>
                <w:rtl/>
              </w:rPr>
              <w:t>شهرستانهای ایران گزارش شده است</w:t>
            </w:r>
            <w:r w:rsidR="00983960" w:rsidRPr="00983960">
              <w:rPr>
                <w:rFonts w:ascii="Tahoma" w:eastAsiaTheme="minorHAnsi" w:hAnsi="Tahoma" w:cs="B Nazanin"/>
                <w:b/>
                <w:bCs/>
                <w:rtl/>
              </w:rPr>
              <w:t>؟</w:t>
            </w:r>
          </w:p>
        </w:tc>
      </w:tr>
      <w:tr w:rsidR="00983960" w:rsidRPr="00B533A7" w14:paraId="288AD93B" w14:textId="77777777" w:rsidTr="00033E88">
        <w:trPr>
          <w:cantSplit/>
        </w:trPr>
        <w:tc>
          <w:tcPr>
            <w:tcW w:w="794" w:type="dxa"/>
          </w:tcPr>
          <w:p w14:paraId="64276205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E84B55" w14:textId="77777777" w:rsidR="00983960" w:rsidRPr="00B533A7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9EDCD6" w14:textId="0526357B" w:rsidR="00983960" w:rsidRPr="00B533A7" w:rsidRDefault="00E07BEE" w:rsidP="00033E88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>بندرعباس</w:t>
            </w:r>
          </w:p>
        </w:tc>
      </w:tr>
      <w:tr w:rsidR="00983960" w:rsidRPr="00B533A7" w14:paraId="5D60A454" w14:textId="77777777" w:rsidTr="00033E88">
        <w:trPr>
          <w:cantSplit/>
        </w:trPr>
        <w:tc>
          <w:tcPr>
            <w:tcW w:w="794" w:type="dxa"/>
          </w:tcPr>
          <w:p w14:paraId="71BC7DF4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38EB74" w14:textId="77777777" w:rsidR="00983960" w:rsidRPr="00B533A7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ADBE0D" w14:textId="65F126C9" w:rsidR="00983960" w:rsidRPr="00B533A7" w:rsidRDefault="00E07BEE" w:rsidP="00033E88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>بندر لنگه</w:t>
            </w:r>
          </w:p>
        </w:tc>
      </w:tr>
      <w:tr w:rsidR="00983960" w:rsidRPr="00B533A7" w14:paraId="71711396" w14:textId="77777777" w:rsidTr="00033E88">
        <w:trPr>
          <w:cantSplit/>
        </w:trPr>
        <w:tc>
          <w:tcPr>
            <w:tcW w:w="794" w:type="dxa"/>
          </w:tcPr>
          <w:p w14:paraId="5F8D1FC7" w14:textId="77777777" w:rsidR="00983960" w:rsidRPr="00B533A7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08F966" w14:textId="77777777" w:rsidR="00983960" w:rsidRPr="00B533A7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548B4F" w14:textId="58A7B722" w:rsidR="00983960" w:rsidRPr="00B533A7" w:rsidRDefault="00E07BEE" w:rsidP="00033E88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>سیریک</w:t>
            </w:r>
          </w:p>
        </w:tc>
      </w:tr>
      <w:tr w:rsidR="00983960" w:rsidRPr="00B533A7" w14:paraId="3409419E" w14:textId="77777777" w:rsidTr="00033E88">
        <w:trPr>
          <w:cantSplit/>
        </w:trPr>
        <w:tc>
          <w:tcPr>
            <w:tcW w:w="794" w:type="dxa"/>
          </w:tcPr>
          <w:p w14:paraId="1A09630C" w14:textId="77777777" w:rsidR="00983960" w:rsidRPr="00DD0D19" w:rsidRDefault="00983960" w:rsidP="00033E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</w:p>
        </w:tc>
        <w:tc>
          <w:tcPr>
            <w:tcW w:w="567" w:type="dxa"/>
          </w:tcPr>
          <w:p w14:paraId="75297914" w14:textId="77777777" w:rsidR="00983960" w:rsidRPr="00DD0D19" w:rsidRDefault="00983960" w:rsidP="00033E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DD0D1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16FD89" w14:textId="64CB5D34" w:rsidR="00983960" w:rsidRPr="00DD0D19" w:rsidRDefault="00E07BEE" w:rsidP="00033E88">
            <w:pPr>
              <w:rPr>
                <w:rFonts w:cs="B Nazanin"/>
                <w:b/>
                <w:bCs/>
                <w:color w:val="FF0000"/>
                <w:sz w:val="20"/>
                <w:szCs w:val="20"/>
              </w:rPr>
            </w:pPr>
            <w:r w:rsidRPr="00DD0D19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هر سه مورد</w:t>
            </w:r>
          </w:p>
        </w:tc>
      </w:tr>
      <w:tr w:rsidR="00983960" w:rsidRPr="00B533A7" w14:paraId="5F73F850" w14:textId="77777777" w:rsidTr="00033E88">
        <w:trPr>
          <w:cantSplit/>
        </w:trPr>
        <w:tc>
          <w:tcPr>
            <w:tcW w:w="794" w:type="dxa"/>
          </w:tcPr>
          <w:p w14:paraId="622723DC" w14:textId="77777777" w:rsidR="00983960" w:rsidRPr="00B533A7" w:rsidRDefault="00983960" w:rsidP="00033E8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533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97AA7B" w14:textId="77777777" w:rsidR="00983960" w:rsidRPr="00B533A7" w:rsidRDefault="00983960" w:rsidP="00033E8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F0A07C6" w14:textId="77777777" w:rsidR="00BE5B07" w:rsidRDefault="00BE5B07" w:rsidP="00983960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sectPr w:rsidR="00BE5B07" w:rsidSect="00075C78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DF1D4" w14:textId="77777777" w:rsidR="003618D2" w:rsidRDefault="003618D2">
      <w:r>
        <w:separator/>
      </w:r>
    </w:p>
  </w:endnote>
  <w:endnote w:type="continuationSeparator" w:id="0">
    <w:p w14:paraId="575F496A" w14:textId="77777777" w:rsidR="003618D2" w:rsidRDefault="0036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51E05" w14:textId="77777777" w:rsidR="003A07C1" w:rsidRPr="001F3A0F" w:rsidRDefault="003A07C1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4609CE">
      <w:rPr>
        <w:rStyle w:val="PageNumber"/>
        <w:rFonts w:cs="B Nazanin"/>
        <w:noProof/>
        <w:sz w:val="20"/>
        <w:szCs w:val="20"/>
        <w:rtl/>
      </w:rPr>
      <w:t>5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CE69A" w14:textId="77777777" w:rsidR="003618D2" w:rsidRDefault="003618D2">
      <w:r>
        <w:separator/>
      </w:r>
    </w:p>
  </w:footnote>
  <w:footnote w:type="continuationSeparator" w:id="0">
    <w:p w14:paraId="207BDEF9" w14:textId="77777777" w:rsidR="003618D2" w:rsidRDefault="00361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AAB28" w14:textId="77777777" w:rsidR="003A07C1" w:rsidRPr="006D36FD" w:rsidRDefault="003A07C1" w:rsidP="009252D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119A32" wp14:editId="4F554954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58CCF1" w14:textId="77777777" w:rsidR="003A07C1" w:rsidRPr="00453C31" w:rsidRDefault="003A07C1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FB1C24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:rsidR="003A07C1" w:rsidRPr="00453C31" w:rsidRDefault="003A07C1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AFB34" wp14:editId="72B3ABA4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FA8874" w14:textId="5E5EF7AE" w:rsidR="003A07C1" w:rsidRPr="005937FB" w:rsidRDefault="003A07C1" w:rsidP="0005717A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05717A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EAFB34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pJ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" filled="f" stroked="f">
              <v:textbox>
                <w:txbxContent>
                  <w:p w14:paraId="60FA8874" w14:textId="5E5EF7AE" w:rsidR="003A07C1" w:rsidRPr="005937FB" w:rsidRDefault="003A07C1" w:rsidP="0005717A">
                    <w:pPr>
                      <w:spacing w:line="276" w:lineRule="auto"/>
                      <w:jc w:val="center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05717A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CCA3CB" wp14:editId="52B48E44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40019" w14:textId="77777777" w:rsidR="003A07C1" w:rsidRPr="005937FB" w:rsidRDefault="003A07C1" w:rsidP="009252D1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49035A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KCuQ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" filled="f" stroked="f">
              <v:textbox>
                <w:txbxContent>
                  <w:p w:rsidR="003A07C1" w:rsidRPr="005937FB" w:rsidRDefault="003A07C1" w:rsidP="009252D1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3C2B9B7" wp14:editId="105B9AB8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4729CAB" id="AutoShape 10" o:spid="_x0000_s1026" style="position:absolute;left:0;text-align:left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54B346D" wp14:editId="5126FA2F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CCE02B5" w14:textId="77777777" w:rsidR="003A07C1" w:rsidRDefault="003A07C1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364AD35D" w14:textId="77777777" w:rsidR="003A07C1" w:rsidRDefault="003A07C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CF29BA2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" strokeweight="3pt">
              <v:stroke linestyle="thinThin"/>
              <v:textbox>
                <w:txbxContent>
                  <w:p w:rsidR="003A07C1" w:rsidRDefault="003A07C1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:rsidR="003A07C1" w:rsidRDefault="003A07C1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2033B"/>
    <w:multiLevelType w:val="hybridMultilevel"/>
    <w:tmpl w:val="43322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1080253657">
    <w:abstractNumId w:val="0"/>
  </w:num>
  <w:num w:numId="2" w16cid:durableId="186525147">
    <w:abstractNumId w:val="2"/>
  </w:num>
  <w:num w:numId="3" w16cid:durableId="196414534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2AD6"/>
    <w:rsid w:val="00007F08"/>
    <w:rsid w:val="0001251B"/>
    <w:rsid w:val="000243F2"/>
    <w:rsid w:val="000303CD"/>
    <w:rsid w:val="0003193A"/>
    <w:rsid w:val="00034C30"/>
    <w:rsid w:val="0005717A"/>
    <w:rsid w:val="00072457"/>
    <w:rsid w:val="00075C78"/>
    <w:rsid w:val="0007792B"/>
    <w:rsid w:val="000808FE"/>
    <w:rsid w:val="00081BA1"/>
    <w:rsid w:val="00084767"/>
    <w:rsid w:val="000A1C98"/>
    <w:rsid w:val="000A2C50"/>
    <w:rsid w:val="000A6E8D"/>
    <w:rsid w:val="000A7996"/>
    <w:rsid w:val="000B0F5C"/>
    <w:rsid w:val="000D3E5F"/>
    <w:rsid w:val="000E4D0A"/>
    <w:rsid w:val="000F71BD"/>
    <w:rsid w:val="00105A2E"/>
    <w:rsid w:val="00106A0E"/>
    <w:rsid w:val="001218DE"/>
    <w:rsid w:val="001232CB"/>
    <w:rsid w:val="00136295"/>
    <w:rsid w:val="00136CD9"/>
    <w:rsid w:val="00136DA6"/>
    <w:rsid w:val="00141165"/>
    <w:rsid w:val="00143380"/>
    <w:rsid w:val="001517D6"/>
    <w:rsid w:val="00161EA0"/>
    <w:rsid w:val="00166EA4"/>
    <w:rsid w:val="001712CC"/>
    <w:rsid w:val="00171F8D"/>
    <w:rsid w:val="00174532"/>
    <w:rsid w:val="00187B78"/>
    <w:rsid w:val="00190F1C"/>
    <w:rsid w:val="00194F6A"/>
    <w:rsid w:val="001A71CD"/>
    <w:rsid w:val="001B6BA6"/>
    <w:rsid w:val="001F3A0F"/>
    <w:rsid w:val="00225D4A"/>
    <w:rsid w:val="00232AC6"/>
    <w:rsid w:val="00240F7F"/>
    <w:rsid w:val="00255DDA"/>
    <w:rsid w:val="002560AB"/>
    <w:rsid w:val="00263B7A"/>
    <w:rsid w:val="00266894"/>
    <w:rsid w:val="00267CC7"/>
    <w:rsid w:val="00280825"/>
    <w:rsid w:val="00297DB9"/>
    <w:rsid w:val="002A3568"/>
    <w:rsid w:val="002C3C64"/>
    <w:rsid w:val="002D2570"/>
    <w:rsid w:val="002D38BE"/>
    <w:rsid w:val="002E069A"/>
    <w:rsid w:val="002E4DC9"/>
    <w:rsid w:val="002F3DEC"/>
    <w:rsid w:val="002F70F1"/>
    <w:rsid w:val="00305037"/>
    <w:rsid w:val="003148D4"/>
    <w:rsid w:val="00327610"/>
    <w:rsid w:val="0033484B"/>
    <w:rsid w:val="003411E2"/>
    <w:rsid w:val="003514BE"/>
    <w:rsid w:val="003618D2"/>
    <w:rsid w:val="00362C71"/>
    <w:rsid w:val="00374FD1"/>
    <w:rsid w:val="00376E40"/>
    <w:rsid w:val="003A07C1"/>
    <w:rsid w:val="003A6A83"/>
    <w:rsid w:val="003B120F"/>
    <w:rsid w:val="003E54ED"/>
    <w:rsid w:val="003E5CD3"/>
    <w:rsid w:val="003E6E89"/>
    <w:rsid w:val="003F0451"/>
    <w:rsid w:val="003F1BAD"/>
    <w:rsid w:val="003F434C"/>
    <w:rsid w:val="00407EE6"/>
    <w:rsid w:val="0041029E"/>
    <w:rsid w:val="0041074F"/>
    <w:rsid w:val="00450F3A"/>
    <w:rsid w:val="00453C31"/>
    <w:rsid w:val="00454E5F"/>
    <w:rsid w:val="004609CE"/>
    <w:rsid w:val="00463F32"/>
    <w:rsid w:val="004705F3"/>
    <w:rsid w:val="0047099D"/>
    <w:rsid w:val="00470C96"/>
    <w:rsid w:val="00471789"/>
    <w:rsid w:val="00472477"/>
    <w:rsid w:val="0048340C"/>
    <w:rsid w:val="00496441"/>
    <w:rsid w:val="004964B4"/>
    <w:rsid w:val="004A340F"/>
    <w:rsid w:val="004A39EF"/>
    <w:rsid w:val="004A5920"/>
    <w:rsid w:val="004B31C2"/>
    <w:rsid w:val="004B62CD"/>
    <w:rsid w:val="004C007D"/>
    <w:rsid w:val="004C0ABB"/>
    <w:rsid w:val="004C1A9A"/>
    <w:rsid w:val="004D2EC0"/>
    <w:rsid w:val="004D6D7F"/>
    <w:rsid w:val="004E557F"/>
    <w:rsid w:val="004E6059"/>
    <w:rsid w:val="004F628A"/>
    <w:rsid w:val="00510E7A"/>
    <w:rsid w:val="005110C8"/>
    <w:rsid w:val="005134E4"/>
    <w:rsid w:val="00516286"/>
    <w:rsid w:val="0052659C"/>
    <w:rsid w:val="005460F2"/>
    <w:rsid w:val="005463D3"/>
    <w:rsid w:val="00572B29"/>
    <w:rsid w:val="00583D12"/>
    <w:rsid w:val="0059285E"/>
    <w:rsid w:val="005937FB"/>
    <w:rsid w:val="00597025"/>
    <w:rsid w:val="005B352D"/>
    <w:rsid w:val="005C2D47"/>
    <w:rsid w:val="005C4E45"/>
    <w:rsid w:val="005E213A"/>
    <w:rsid w:val="005E58D9"/>
    <w:rsid w:val="005E731F"/>
    <w:rsid w:val="005F062B"/>
    <w:rsid w:val="005F3B00"/>
    <w:rsid w:val="00611C98"/>
    <w:rsid w:val="006227E8"/>
    <w:rsid w:val="00624C3D"/>
    <w:rsid w:val="00625F25"/>
    <w:rsid w:val="00630F76"/>
    <w:rsid w:val="0063391A"/>
    <w:rsid w:val="006539E7"/>
    <w:rsid w:val="00656630"/>
    <w:rsid w:val="006628E0"/>
    <w:rsid w:val="00664F5C"/>
    <w:rsid w:val="006832B6"/>
    <w:rsid w:val="00695D7A"/>
    <w:rsid w:val="00696A48"/>
    <w:rsid w:val="006A23DF"/>
    <w:rsid w:val="006B0676"/>
    <w:rsid w:val="006B712F"/>
    <w:rsid w:val="006C45A5"/>
    <w:rsid w:val="006C5C2F"/>
    <w:rsid w:val="006D36FD"/>
    <w:rsid w:val="006E0F85"/>
    <w:rsid w:val="00700CA3"/>
    <w:rsid w:val="00701081"/>
    <w:rsid w:val="007035AC"/>
    <w:rsid w:val="00730DC0"/>
    <w:rsid w:val="00732AC7"/>
    <w:rsid w:val="00751FD9"/>
    <w:rsid w:val="00752BA7"/>
    <w:rsid w:val="00754A74"/>
    <w:rsid w:val="0076020B"/>
    <w:rsid w:val="007624B4"/>
    <w:rsid w:val="00776D30"/>
    <w:rsid w:val="00786E99"/>
    <w:rsid w:val="00797D4F"/>
    <w:rsid w:val="007B3622"/>
    <w:rsid w:val="007B3678"/>
    <w:rsid w:val="007D1F63"/>
    <w:rsid w:val="007E06F9"/>
    <w:rsid w:val="007E0865"/>
    <w:rsid w:val="007E1F29"/>
    <w:rsid w:val="007F516F"/>
    <w:rsid w:val="00805D0A"/>
    <w:rsid w:val="0080752A"/>
    <w:rsid w:val="00813B33"/>
    <w:rsid w:val="008204B2"/>
    <w:rsid w:val="00847B11"/>
    <w:rsid w:val="00850B3C"/>
    <w:rsid w:val="0085186B"/>
    <w:rsid w:val="008561E6"/>
    <w:rsid w:val="008613EF"/>
    <w:rsid w:val="00872B77"/>
    <w:rsid w:val="00880240"/>
    <w:rsid w:val="0089421B"/>
    <w:rsid w:val="008A1EC0"/>
    <w:rsid w:val="008B26AC"/>
    <w:rsid w:val="008C0642"/>
    <w:rsid w:val="008C28E7"/>
    <w:rsid w:val="008D49C9"/>
    <w:rsid w:val="008D4FFB"/>
    <w:rsid w:val="008E160C"/>
    <w:rsid w:val="008E2271"/>
    <w:rsid w:val="008E3472"/>
    <w:rsid w:val="00903178"/>
    <w:rsid w:val="00913D4C"/>
    <w:rsid w:val="009252D1"/>
    <w:rsid w:val="00932DDA"/>
    <w:rsid w:val="00970691"/>
    <w:rsid w:val="00973D91"/>
    <w:rsid w:val="00974178"/>
    <w:rsid w:val="009752E7"/>
    <w:rsid w:val="00977282"/>
    <w:rsid w:val="00983960"/>
    <w:rsid w:val="00994014"/>
    <w:rsid w:val="00996D97"/>
    <w:rsid w:val="009B24FF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2361F"/>
    <w:rsid w:val="00A26856"/>
    <w:rsid w:val="00A32D2F"/>
    <w:rsid w:val="00A3569F"/>
    <w:rsid w:val="00A40E1D"/>
    <w:rsid w:val="00A44826"/>
    <w:rsid w:val="00A46E56"/>
    <w:rsid w:val="00A54BB4"/>
    <w:rsid w:val="00A572DC"/>
    <w:rsid w:val="00A601DD"/>
    <w:rsid w:val="00A62ED9"/>
    <w:rsid w:val="00A67F7E"/>
    <w:rsid w:val="00A83656"/>
    <w:rsid w:val="00A970FF"/>
    <w:rsid w:val="00AB7DF9"/>
    <w:rsid w:val="00AB7ECE"/>
    <w:rsid w:val="00AC6DD7"/>
    <w:rsid w:val="00AD0A79"/>
    <w:rsid w:val="00AD1158"/>
    <w:rsid w:val="00AD2465"/>
    <w:rsid w:val="00AE0DC0"/>
    <w:rsid w:val="00AE7B0B"/>
    <w:rsid w:val="00AF763F"/>
    <w:rsid w:val="00AF76D9"/>
    <w:rsid w:val="00B533A7"/>
    <w:rsid w:val="00B74D5C"/>
    <w:rsid w:val="00B91DD1"/>
    <w:rsid w:val="00B93860"/>
    <w:rsid w:val="00BB6EFB"/>
    <w:rsid w:val="00BC1A66"/>
    <w:rsid w:val="00BC6CCB"/>
    <w:rsid w:val="00BD1B4C"/>
    <w:rsid w:val="00BE5B07"/>
    <w:rsid w:val="00BE60E2"/>
    <w:rsid w:val="00C0462F"/>
    <w:rsid w:val="00C05DC6"/>
    <w:rsid w:val="00C1187C"/>
    <w:rsid w:val="00C13B4C"/>
    <w:rsid w:val="00C25E1C"/>
    <w:rsid w:val="00C33159"/>
    <w:rsid w:val="00C34B4E"/>
    <w:rsid w:val="00C350B5"/>
    <w:rsid w:val="00C36039"/>
    <w:rsid w:val="00C41413"/>
    <w:rsid w:val="00C45620"/>
    <w:rsid w:val="00C604EF"/>
    <w:rsid w:val="00C62342"/>
    <w:rsid w:val="00C6253A"/>
    <w:rsid w:val="00C733EB"/>
    <w:rsid w:val="00C80A8F"/>
    <w:rsid w:val="00C84A55"/>
    <w:rsid w:val="00CA41BE"/>
    <w:rsid w:val="00CC3F6B"/>
    <w:rsid w:val="00CC7B97"/>
    <w:rsid w:val="00CD498F"/>
    <w:rsid w:val="00D03C49"/>
    <w:rsid w:val="00D07B8C"/>
    <w:rsid w:val="00D11BBF"/>
    <w:rsid w:val="00D15426"/>
    <w:rsid w:val="00D20363"/>
    <w:rsid w:val="00D41870"/>
    <w:rsid w:val="00D44E0F"/>
    <w:rsid w:val="00D44ECE"/>
    <w:rsid w:val="00D45E79"/>
    <w:rsid w:val="00D478BF"/>
    <w:rsid w:val="00D60ACE"/>
    <w:rsid w:val="00D60DB2"/>
    <w:rsid w:val="00D644E5"/>
    <w:rsid w:val="00D83D6C"/>
    <w:rsid w:val="00D87F2E"/>
    <w:rsid w:val="00D93609"/>
    <w:rsid w:val="00D95FC5"/>
    <w:rsid w:val="00D97304"/>
    <w:rsid w:val="00DA0A0E"/>
    <w:rsid w:val="00DA635D"/>
    <w:rsid w:val="00DA6CEC"/>
    <w:rsid w:val="00DB1A4C"/>
    <w:rsid w:val="00DB6F73"/>
    <w:rsid w:val="00DD0D19"/>
    <w:rsid w:val="00E07BEE"/>
    <w:rsid w:val="00E12055"/>
    <w:rsid w:val="00E1698C"/>
    <w:rsid w:val="00E20861"/>
    <w:rsid w:val="00E4791B"/>
    <w:rsid w:val="00E57368"/>
    <w:rsid w:val="00E625E8"/>
    <w:rsid w:val="00E62CBE"/>
    <w:rsid w:val="00E649A3"/>
    <w:rsid w:val="00E850E7"/>
    <w:rsid w:val="00E86D60"/>
    <w:rsid w:val="00E921FB"/>
    <w:rsid w:val="00EA02DE"/>
    <w:rsid w:val="00EC48FB"/>
    <w:rsid w:val="00ED5B61"/>
    <w:rsid w:val="00EE5CC0"/>
    <w:rsid w:val="00EF5619"/>
    <w:rsid w:val="00F04E33"/>
    <w:rsid w:val="00F07904"/>
    <w:rsid w:val="00F1037A"/>
    <w:rsid w:val="00F37709"/>
    <w:rsid w:val="00F37BDF"/>
    <w:rsid w:val="00F410CC"/>
    <w:rsid w:val="00F426A4"/>
    <w:rsid w:val="00F652D8"/>
    <w:rsid w:val="00F65756"/>
    <w:rsid w:val="00F84E4C"/>
    <w:rsid w:val="00F87B18"/>
    <w:rsid w:val="00F90451"/>
    <w:rsid w:val="00F97477"/>
    <w:rsid w:val="00FA0234"/>
    <w:rsid w:val="00FA6D61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/"/>
  <w:listSeparator w:val="؛"/>
  <w14:docId w14:val="7E49DA30"/>
  <w15:docId w15:val="{072D27F9-D11F-4D81-B730-5AAE8FD6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7C1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C414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084767"/>
    <w:rPr>
      <w:rFonts w:asciiTheme="minorHAnsi" w:eastAsiaTheme="minorHAnsi" w:hAnsiTheme="minorHAnsi" w:cstheme="minorBidi"/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03193A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998F1-D5B7-4FA2-BF4B-9CD9FC40B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1</TotalTime>
  <Pages>14</Pages>
  <Words>1791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Simin Khayyatzadeh</cp:lastModifiedBy>
  <cp:revision>2</cp:revision>
  <cp:lastPrinted>1900-12-31T20:30:00Z</cp:lastPrinted>
  <dcterms:created xsi:type="dcterms:W3CDTF">2025-06-10T08:28:00Z</dcterms:created>
  <dcterms:modified xsi:type="dcterms:W3CDTF">2025-06-10T08:28:00Z</dcterms:modified>
</cp:coreProperties>
</file>